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E1EB3" w14:textId="33A17CD6" w:rsidR="00261A16" w:rsidRDefault="00473AEE" w:rsidP="00473AEE">
      <w:pPr>
        <w:pStyle w:val="OZNPROJEKTUwskazaniedatylubwersjiprojektu"/>
      </w:pPr>
      <w:r>
        <w:t xml:space="preserve">Projekt </w:t>
      </w:r>
      <w:r w:rsidR="000034F5">
        <w:t>13</w:t>
      </w:r>
      <w:r w:rsidR="0021488D">
        <w:t>.0</w:t>
      </w:r>
      <w:r w:rsidR="000034F5">
        <w:t>2</w:t>
      </w:r>
      <w:r w:rsidR="0021488D">
        <w:t>.2026</w:t>
      </w:r>
      <w:r>
        <w:t xml:space="preserve"> r.</w:t>
      </w:r>
    </w:p>
    <w:p w14:paraId="429A0D30" w14:textId="1F65D504" w:rsidR="00473AEE" w:rsidRDefault="00473AEE" w:rsidP="00473AEE">
      <w:pPr>
        <w:pStyle w:val="OZNRODZAKTUtznustawalubrozporzdzenieiorganwydajcy"/>
      </w:pPr>
      <w:r>
        <w:t>rozporządzenie</w:t>
      </w:r>
    </w:p>
    <w:p w14:paraId="29B3076D" w14:textId="54112ED0" w:rsidR="00473AEE" w:rsidRDefault="00473AEE" w:rsidP="00473AEE">
      <w:pPr>
        <w:pStyle w:val="OZNRODZAKTUtznustawalubrozporzdzenieiorganwydajcy"/>
      </w:pPr>
      <w:r>
        <w:t>Ministra zdrowia</w:t>
      </w:r>
      <w:r>
        <w:rPr>
          <w:rStyle w:val="Odwoanieprzypisudolnego"/>
        </w:rPr>
        <w:footnoteReference w:id="1"/>
      </w:r>
      <w:r>
        <w:rPr>
          <w:rStyle w:val="IGPindeksgrnyipogrubienie"/>
        </w:rPr>
        <w:t>)</w:t>
      </w:r>
    </w:p>
    <w:p w14:paraId="7550E0D2" w14:textId="3D851761" w:rsidR="00473AEE" w:rsidRDefault="00473AEE" w:rsidP="00473AEE">
      <w:pPr>
        <w:pStyle w:val="DATAAKTUdatauchwalenialubwydaniaaktu"/>
      </w:pPr>
      <w:r w:rsidRPr="00473AEE">
        <w:t>z dnia ……………………202</w:t>
      </w:r>
      <w:r w:rsidR="0021488D">
        <w:t>6</w:t>
      </w:r>
      <w:r w:rsidRPr="00473AEE">
        <w:t xml:space="preserve"> r.</w:t>
      </w:r>
    </w:p>
    <w:p w14:paraId="558A8DBF" w14:textId="213C2D51" w:rsidR="00D312A8" w:rsidRDefault="007127DE" w:rsidP="00D312A8">
      <w:pPr>
        <w:pStyle w:val="TYTUAKTUprzedmiotregulacjiustawylubrozporzdzenia"/>
      </w:pPr>
      <w:r w:rsidRPr="007127DE">
        <w:t>zmieniające rozporządzenie w sprawie Systemu Wspomagania Dowodzenia Państwowego Ratownictwa Medycznego</w:t>
      </w:r>
    </w:p>
    <w:p w14:paraId="150184E8" w14:textId="6503D979" w:rsidR="00E65817" w:rsidRDefault="00A27F13" w:rsidP="00A27F13">
      <w:pPr>
        <w:pStyle w:val="NIEARTTEKSTtekstnieartykuowanynppodstprawnarozplubpreambua"/>
      </w:pPr>
      <w:r w:rsidRPr="00A27F13">
        <w:t xml:space="preserve">Na podstawie art. </w:t>
      </w:r>
      <w:r w:rsidR="0083195A">
        <w:t>24g</w:t>
      </w:r>
      <w:r w:rsidRPr="00A27F13">
        <w:t xml:space="preserve"> ustawy z dnia 8 września 2006 r. o Państwowym Ratownictwie Medycznym (Dz. U. z 202</w:t>
      </w:r>
      <w:r w:rsidR="00FC57FC">
        <w:t>6</w:t>
      </w:r>
      <w:r w:rsidRPr="00A27F13">
        <w:t xml:space="preserve"> r. poz. </w:t>
      </w:r>
      <w:r w:rsidR="00FC57FC">
        <w:t>141</w:t>
      </w:r>
      <w:r w:rsidRPr="00A27F13">
        <w:t>) zarządza się, co następuje:</w:t>
      </w:r>
    </w:p>
    <w:p w14:paraId="0007DFCF" w14:textId="0FD63E12" w:rsidR="00FE7581" w:rsidRDefault="000C44A4" w:rsidP="00FE7581">
      <w:pPr>
        <w:pStyle w:val="ARTartustawynprozporzdzenia"/>
      </w:pPr>
      <w:r w:rsidRPr="000C44A4">
        <w:rPr>
          <w:rStyle w:val="Ppogrubienie"/>
        </w:rPr>
        <w:t>§ 1.</w:t>
      </w:r>
      <w:r>
        <w:t xml:space="preserve"> </w:t>
      </w:r>
      <w:r w:rsidR="0083195A" w:rsidRPr="0083195A">
        <w:t xml:space="preserve">W rozporządzeniu Ministra Zdrowia z dnia 3 lipca 2019 r. w sprawie Systemu Wspomagania Dowodzenia Państwowego Ratownictwa Medycznego (Dz. U. </w:t>
      </w:r>
      <w:r w:rsidR="00421D2E" w:rsidRPr="00421D2E">
        <w:t xml:space="preserve">poz. </w:t>
      </w:r>
      <w:r w:rsidR="0083195A">
        <w:t>1310</w:t>
      </w:r>
      <w:r w:rsidR="00421D2E" w:rsidRPr="00421D2E">
        <w:t>) wprowadza się następujące zmiany:</w:t>
      </w:r>
    </w:p>
    <w:p w14:paraId="46515489" w14:textId="51804E9F" w:rsidR="00F9726B" w:rsidRDefault="002D35D1" w:rsidP="00E77D99">
      <w:pPr>
        <w:pStyle w:val="PKTpunkt"/>
      </w:pPr>
      <w:r>
        <w:t>1</w:t>
      </w:r>
      <w:r w:rsidR="002B6745">
        <w:t>)</w:t>
      </w:r>
      <w:r w:rsidR="002B6745">
        <w:tab/>
      </w:r>
      <w:r w:rsidR="00192287">
        <w:t xml:space="preserve">w </w:t>
      </w:r>
      <w:r w:rsidR="007702FF" w:rsidRPr="007702FF">
        <w:t>§ 2</w:t>
      </w:r>
      <w:r w:rsidR="0083195A" w:rsidRPr="0083195A">
        <w:t xml:space="preserve"> pkt 5 wyrazy „</w:t>
      </w:r>
      <w:r w:rsidR="008561A5">
        <w:t xml:space="preserve">w </w:t>
      </w:r>
      <w:r w:rsidR="0083195A" w:rsidRPr="0083195A">
        <w:t>module raportowym”</w:t>
      </w:r>
      <w:r w:rsidR="002E76C1">
        <w:t xml:space="preserve"> zastępuje się wyrazami </w:t>
      </w:r>
      <w:r w:rsidR="002E76C1" w:rsidRPr="002E76C1">
        <w:t>„we wszystkich modułach SWD PRM”</w:t>
      </w:r>
      <w:r w:rsidR="002E76C1">
        <w:t>;</w:t>
      </w:r>
    </w:p>
    <w:p w14:paraId="2C11528C" w14:textId="749CE5A0" w:rsidR="004122F2" w:rsidRDefault="00886D39" w:rsidP="00886D39">
      <w:pPr>
        <w:pStyle w:val="PKTpunkt"/>
      </w:pPr>
      <w:r>
        <w:t>2</w:t>
      </w:r>
      <w:r w:rsidR="002B6745">
        <w:t>)</w:t>
      </w:r>
      <w:r w:rsidR="002B6745">
        <w:tab/>
      </w:r>
      <w:r w:rsidR="00192287">
        <w:t xml:space="preserve">w </w:t>
      </w:r>
      <w:r w:rsidR="00675B7A" w:rsidRPr="007702FF">
        <w:t xml:space="preserve">§ </w:t>
      </w:r>
      <w:r w:rsidR="00675B7A">
        <w:t>3</w:t>
      </w:r>
      <w:r w:rsidR="004122F2">
        <w:t>:</w:t>
      </w:r>
    </w:p>
    <w:p w14:paraId="59FF9B59" w14:textId="4528350F" w:rsidR="00FB3036" w:rsidRDefault="00FB3036" w:rsidP="00E77D99">
      <w:pPr>
        <w:pStyle w:val="LITlitera"/>
      </w:pPr>
      <w:r>
        <w:t>a)</w:t>
      </w:r>
      <w:r>
        <w:tab/>
        <w:t>po pkt 1 dodaje się pkt 1 a w brzmieniu:</w:t>
      </w:r>
    </w:p>
    <w:p w14:paraId="1C66F73D" w14:textId="04BF6084" w:rsidR="00FB3036" w:rsidRDefault="00FB3036" w:rsidP="00D107B4">
      <w:pPr>
        <w:pStyle w:val="ZLITwPKTzmlitwpktartykuempunktem"/>
      </w:pPr>
      <w:r w:rsidRPr="00FB3036">
        <w:t>„</w:t>
      </w:r>
      <w:r>
        <w:t xml:space="preserve">1a) </w:t>
      </w:r>
      <w:r w:rsidRPr="00FB3036">
        <w:t xml:space="preserve">obsługę zgłoszeń telefonicznych, w tym zgłoszeń bezgłosowych przekazywanych z urządzeń eCall oraz przesyłanych w formacie SMS, </w:t>
      </w:r>
      <w:r>
        <w:t xml:space="preserve">oraz </w:t>
      </w:r>
      <w:r w:rsidRPr="00FB3036">
        <w:t>rejestrację i archiwizację zapisów rozmów głosowych i połączeń bezgłosowych</w:t>
      </w:r>
      <w:r>
        <w:t>;</w:t>
      </w:r>
      <w:r w:rsidRPr="00FB3036">
        <w:t xml:space="preserve"> ”</w:t>
      </w:r>
      <w:r>
        <w:t>,</w:t>
      </w:r>
    </w:p>
    <w:p w14:paraId="0D26121A" w14:textId="03CC940E" w:rsidR="00B91FD6" w:rsidRDefault="00FB3036" w:rsidP="004122F2">
      <w:pPr>
        <w:pStyle w:val="LITlitera"/>
      </w:pPr>
      <w:r>
        <w:t>b</w:t>
      </w:r>
      <w:r w:rsidR="002B6745">
        <w:t>)</w:t>
      </w:r>
      <w:r w:rsidR="002B6745">
        <w:tab/>
      </w:r>
      <w:r w:rsidR="00964A0A" w:rsidRPr="00964A0A">
        <w:t>po pkt 4 dodaje się pkt 4a w brzmieniu:</w:t>
      </w:r>
    </w:p>
    <w:p w14:paraId="7C04B234" w14:textId="034CCB01" w:rsidR="00DD71C6" w:rsidRDefault="00964A0A" w:rsidP="00D107B4">
      <w:pPr>
        <w:pStyle w:val="ZLITwPKTzmlitwpktartykuempunktem"/>
      </w:pPr>
      <w:r w:rsidRPr="00964A0A">
        <w:t>„4a</w:t>
      </w:r>
      <w:r w:rsidR="002B6745" w:rsidRPr="00964A0A">
        <w:t>)</w:t>
      </w:r>
      <w:r w:rsidR="002A3FF7">
        <w:tab/>
      </w:r>
      <w:r w:rsidRPr="00964A0A">
        <w:t>wymianę danych z</w:t>
      </w:r>
      <w:r w:rsidR="00036358">
        <w:t xml:space="preserve"> systemem</w:t>
      </w:r>
      <w:r w:rsidRPr="00964A0A">
        <w:t>:</w:t>
      </w:r>
    </w:p>
    <w:p w14:paraId="484A80C7" w14:textId="342406A3" w:rsidR="00964A0A" w:rsidRDefault="00964A0A" w:rsidP="00E77D99">
      <w:pPr>
        <w:pStyle w:val="ZLITLITwPKTzmlitwpktliter"/>
      </w:pPr>
      <w:r>
        <w:t>a</w:t>
      </w:r>
      <w:r w:rsidR="002B6745">
        <w:t>)</w:t>
      </w:r>
      <w:r w:rsidR="002B6745">
        <w:tab/>
      </w:r>
      <w:r w:rsidRPr="00964A0A">
        <w:t>informacji w ochronie zdrowia, o którym mowa w art. 5 ust. 1 ustawie z dnia 28 kwietnia 2011 r. o systemie informacji w ochronie zdrowia (Dz.</w:t>
      </w:r>
      <w:r w:rsidR="002A3FF7">
        <w:t xml:space="preserve"> </w:t>
      </w:r>
      <w:r w:rsidRPr="00964A0A">
        <w:t>U. z 2025 r. poz. 302</w:t>
      </w:r>
      <w:r w:rsidR="00E77D99">
        <w:t>, 7</w:t>
      </w:r>
      <w:r w:rsidRPr="00964A0A">
        <w:t>79</w:t>
      </w:r>
      <w:bookmarkStart w:id="0" w:name="_Hlk209691848"/>
      <w:r w:rsidR="00E77D99">
        <w:t xml:space="preserve"> i 1537</w:t>
      </w:r>
      <w:r w:rsidRPr="00964A0A">
        <w:t>)</w:t>
      </w:r>
      <w:bookmarkEnd w:id="0"/>
      <w:r w:rsidRPr="00964A0A">
        <w:t>,</w:t>
      </w:r>
    </w:p>
    <w:p w14:paraId="02A080CD" w14:textId="690DECC5" w:rsidR="00964A0A" w:rsidRDefault="00964A0A" w:rsidP="00E77D99">
      <w:pPr>
        <w:pStyle w:val="ZLITLITwPKTzmlitwpktliter"/>
      </w:pPr>
      <w:r>
        <w:t>b</w:t>
      </w:r>
      <w:r w:rsidR="002B6745">
        <w:t>)</w:t>
      </w:r>
      <w:r w:rsidR="002B6745">
        <w:tab/>
      </w:r>
      <w:r w:rsidR="00F45B15" w:rsidRPr="00F45B15">
        <w:t>teleinformatyczn</w:t>
      </w:r>
      <w:r w:rsidR="00036358">
        <w:t>ym</w:t>
      </w:r>
      <w:r w:rsidR="00F45B15" w:rsidRPr="00F45B15">
        <w:t>, dla którego administratorem systemu jest Narodowy Fundusz Zdrowia</w:t>
      </w:r>
      <w:r w:rsidR="00EE0800">
        <w:t>,</w:t>
      </w:r>
      <w:r w:rsidR="00146308">
        <w:t xml:space="preserve"> </w:t>
      </w:r>
      <w:r w:rsidR="00BA4197">
        <w:t>umożliwiającym</w:t>
      </w:r>
      <w:r w:rsidR="00146308">
        <w:t xml:space="preserve"> </w:t>
      </w:r>
      <w:r w:rsidR="00BA4197">
        <w:t xml:space="preserve">rozliczenia umów w rodzaju ratownictwo medyczne zawartych między dysponentami zespołów </w:t>
      </w:r>
      <w:r w:rsidR="00BA4197">
        <w:lastRenderedPageBreak/>
        <w:t>ratownictwa medycznego</w:t>
      </w:r>
      <w:r w:rsidR="00E77D99">
        <w:t>,</w:t>
      </w:r>
      <w:r w:rsidR="00BA4197">
        <w:t xml:space="preserve"> a </w:t>
      </w:r>
      <w:r w:rsidR="00EE0800" w:rsidRPr="008A2700">
        <w:t>dyrektor</w:t>
      </w:r>
      <w:r w:rsidR="00EE0800">
        <w:t>em</w:t>
      </w:r>
      <w:r w:rsidR="00EE0800" w:rsidRPr="008A2700">
        <w:t xml:space="preserve"> właściw</w:t>
      </w:r>
      <w:r w:rsidR="00EE0800">
        <w:t>ego</w:t>
      </w:r>
      <w:r w:rsidR="00EE0800" w:rsidRPr="008A2700">
        <w:t xml:space="preserve"> oddział</w:t>
      </w:r>
      <w:r w:rsidR="00EE0800">
        <w:t>u</w:t>
      </w:r>
      <w:r w:rsidR="00EE0800" w:rsidRPr="008A2700">
        <w:t xml:space="preserve"> wojewódzk</w:t>
      </w:r>
      <w:r w:rsidR="00EE0800">
        <w:t>iego</w:t>
      </w:r>
      <w:r w:rsidR="00EE0800" w:rsidRPr="008A2700">
        <w:t xml:space="preserve"> Narodowego Funduszu Zdrowia</w:t>
      </w:r>
      <w:r>
        <w:t>;</w:t>
      </w:r>
      <w:r w:rsidR="002A3FF7" w:rsidRPr="002A3FF7">
        <w:t>”</w:t>
      </w:r>
      <w:r w:rsidR="00EE0800">
        <w:t>,</w:t>
      </w:r>
    </w:p>
    <w:p w14:paraId="754E2E77" w14:textId="4B0697A7" w:rsidR="00964A0A" w:rsidRDefault="00FB3036" w:rsidP="00964A0A">
      <w:pPr>
        <w:pStyle w:val="LITlitera"/>
      </w:pPr>
      <w:r>
        <w:t>c</w:t>
      </w:r>
      <w:r w:rsidR="002B6745">
        <w:t>)</w:t>
      </w:r>
      <w:r w:rsidR="002B6745">
        <w:tab/>
      </w:r>
      <w:r w:rsidR="00EE2468" w:rsidRPr="00EE2468">
        <w:t>pkt 6 otrzymuje brzmienie:</w:t>
      </w:r>
    </w:p>
    <w:p w14:paraId="29796246" w14:textId="04E44640" w:rsidR="00D024C5" w:rsidRDefault="00D024C5" w:rsidP="00D107B4">
      <w:pPr>
        <w:pStyle w:val="ZLITwPKTzmlitwpktartykuempunktem"/>
      </w:pPr>
      <w:r w:rsidRPr="00D024C5">
        <w:t>„6</w:t>
      </w:r>
      <w:r w:rsidR="002B6745" w:rsidRPr="00D024C5">
        <w:t>)</w:t>
      </w:r>
      <w:r w:rsidR="002B6745">
        <w:tab/>
      </w:r>
      <w:r w:rsidRPr="00D024C5">
        <w:t>pozyskiwanie danych dotyczących lokalizacji zakończenia sieci, z którego zostało wykonane połączenie do numeru alarmowego, oraz danych dotyczących abonenta, o których mowa w art. 337 ust. 2 ustawy z dnia 12 lipca 2024 r. – Prawo komunikacji elektronicznej (Dz. U. poz. 1221 oraz z 2025 r. poz. 637 i 820), za pośrednictwem centralnego punktu systemu powiadamiania ratunkowego, o którym mowa w art. 337 ust. 4 pkt 1 tej ustawy;”,</w:t>
      </w:r>
    </w:p>
    <w:p w14:paraId="27A0A191" w14:textId="565C0BDA" w:rsidR="00D024C5" w:rsidRDefault="00FB3036" w:rsidP="00D024C5">
      <w:pPr>
        <w:pStyle w:val="LITlitera"/>
      </w:pPr>
      <w:r>
        <w:t>d</w:t>
      </w:r>
      <w:r w:rsidR="002B6745">
        <w:t>)</w:t>
      </w:r>
      <w:r w:rsidR="002B6745">
        <w:tab/>
      </w:r>
      <w:r w:rsidR="00D024C5" w:rsidRPr="00D024C5">
        <w:t>po pkt 10 dodaje się pkt 10a w brzmieniu:</w:t>
      </w:r>
    </w:p>
    <w:p w14:paraId="6E9A1BCC" w14:textId="30AEE95B" w:rsidR="00D024C5" w:rsidRDefault="00D024C5" w:rsidP="00D107B4">
      <w:pPr>
        <w:pStyle w:val="ZLITwPKTzmlitwpktartykuempunktem"/>
      </w:pPr>
      <w:r w:rsidRPr="00D024C5">
        <w:t>„10a</w:t>
      </w:r>
      <w:r w:rsidR="002B6745">
        <w:t>)</w:t>
      </w:r>
      <w:r w:rsidR="00EE0800">
        <w:tab/>
      </w:r>
      <w:r w:rsidRPr="00D024C5">
        <w:t xml:space="preserve">monitorowanie </w:t>
      </w:r>
      <w:r w:rsidR="00BE64DC" w:rsidRPr="00BE64DC">
        <w:t>przez Krajowe Centrum Monitorowania Ratownictwa Medycznego</w:t>
      </w:r>
      <w:r w:rsidR="00CD384D">
        <w:t>, o którym mowa w art. 27a</w:t>
      </w:r>
      <w:r w:rsidR="00BE64DC" w:rsidRPr="00BE64DC">
        <w:t xml:space="preserve"> </w:t>
      </w:r>
      <w:r w:rsidR="00D107B4">
        <w:t xml:space="preserve">ustawy, </w:t>
      </w:r>
      <w:r w:rsidRPr="00D024C5">
        <w:t xml:space="preserve">przebiegu zdarzeń obsługiwanych przez dyspozytorów medycznych oraz zespoły ratownictwa medycznego, w tym zdarzeń, których skutki spowodowały stan nagłego zagrożenia zdrowotnego znacznej liczby osób oraz zdarzeń </w:t>
      </w:r>
      <w:r w:rsidR="00786D2D" w:rsidRPr="00786D2D">
        <w:t>wywołanych czynnikami HAZMAT (zagrożeniami zaistniałymi w sposób przypadkowy, w konsekwencji wypadku, awarii, pożaru, katastrofy) lub CBRNE (zagrożeniami wynikającymi ze skażenia środowiska czynnikami chemicznymi, biologicznymi, radiacyjnymi lub nuklearnymi oraz związanymi z eksplozją)</w:t>
      </w:r>
      <w:r w:rsidRPr="00D024C5">
        <w:t>;”,</w:t>
      </w:r>
    </w:p>
    <w:p w14:paraId="397FD466" w14:textId="29281ED6" w:rsidR="00D5203B" w:rsidRDefault="00FB3036" w:rsidP="00D107B4">
      <w:pPr>
        <w:pStyle w:val="LITlitera"/>
      </w:pPr>
      <w:r>
        <w:t>e</w:t>
      </w:r>
      <w:r w:rsidR="00D5203B">
        <w:t>)</w:t>
      </w:r>
      <w:r w:rsidR="00D107B4">
        <w:tab/>
      </w:r>
      <w:r w:rsidR="00D5203B">
        <w:t>pkt 14 otrzymuje brzmienie</w:t>
      </w:r>
      <w:r w:rsidR="00D107B4">
        <w:t>:</w:t>
      </w:r>
    </w:p>
    <w:p w14:paraId="2C16499F" w14:textId="351E21A7" w:rsidR="00D5203B" w:rsidRPr="00D5203B" w:rsidRDefault="00D5203B" w:rsidP="00D107B4">
      <w:pPr>
        <w:pStyle w:val="ZLITwPKTzmlitwpktartykuempunktem"/>
      </w:pPr>
      <w:r w:rsidRPr="0037296C">
        <w:t>„</w:t>
      </w:r>
      <w:r w:rsidRPr="00D5203B">
        <w:t>14)</w:t>
      </w:r>
      <w:r w:rsidR="00D107B4">
        <w:tab/>
      </w:r>
      <w:r w:rsidRPr="00D5203B">
        <w:t>pracę w architekturze centralnej</w:t>
      </w:r>
      <w:r>
        <w:t>,</w:t>
      </w:r>
      <w:r w:rsidRPr="00D5203B">
        <w:t xml:space="preserve"> w oparciu o infrastrukturę teleinformatyczną zlokalizowaną w centrach przetwarzania</w:t>
      </w:r>
      <w:r>
        <w:t xml:space="preserve"> </w:t>
      </w:r>
      <w:r w:rsidRPr="00D5203B">
        <w:t>danych na potrzeby SWD PRM</w:t>
      </w:r>
      <w:r w:rsidR="00D107B4">
        <w:t>;</w:t>
      </w:r>
      <w:r w:rsidRPr="0037296C">
        <w:t>”</w:t>
      </w:r>
      <w:r w:rsidRPr="00D5203B">
        <w:t>,</w:t>
      </w:r>
    </w:p>
    <w:p w14:paraId="2E8687C2" w14:textId="4E9F13EE" w:rsidR="00D024C5" w:rsidRDefault="00FB3036" w:rsidP="00D024C5">
      <w:pPr>
        <w:pStyle w:val="LITlitera"/>
      </w:pPr>
      <w:r>
        <w:t>f)</w:t>
      </w:r>
      <w:r w:rsidR="002B6745">
        <w:tab/>
      </w:r>
      <w:r w:rsidR="00D37A48">
        <w:t xml:space="preserve">po </w:t>
      </w:r>
      <w:r w:rsidR="00D37A48" w:rsidRPr="00D37A48">
        <w:t>pkt 14 dodaje się pkt 14a w brzmieniu:</w:t>
      </w:r>
    </w:p>
    <w:p w14:paraId="4B190EDD" w14:textId="1925CAEC" w:rsidR="00D37A48" w:rsidRDefault="0037296C" w:rsidP="00C82104">
      <w:pPr>
        <w:pStyle w:val="ZLITPKTzmpktliter"/>
      </w:pPr>
      <w:r w:rsidRPr="0037296C">
        <w:t>„14a</w:t>
      </w:r>
      <w:r w:rsidR="002B6745" w:rsidRPr="0037296C">
        <w:t>)</w:t>
      </w:r>
      <w:r w:rsidR="002B6745">
        <w:tab/>
      </w:r>
      <w:r w:rsidR="00EE0800">
        <w:tab/>
      </w:r>
      <w:r w:rsidRPr="0037296C">
        <w:t xml:space="preserve">dystrybucję połączeń głosowych nawiązywanych </w:t>
      </w:r>
      <w:r w:rsidR="007B5866">
        <w:t xml:space="preserve">przy pomocy łączności telefonicznej i radiowej </w:t>
      </w:r>
      <w:r w:rsidRPr="0037296C">
        <w:t>z zespołami ratownictwa medycznego, dyspozytorami medycznymi, wojewódzkimi koordynatorami ratownictwa medycznego i dyżurnymi Krajowego Centrum Monitorowania Ratownictwa Medycznego</w:t>
      </w:r>
      <w:r>
        <w:t>;</w:t>
      </w:r>
      <w:r w:rsidRPr="0037296C">
        <w:t>”</w:t>
      </w:r>
      <w:r w:rsidR="007B7B93">
        <w:t>,</w:t>
      </w:r>
    </w:p>
    <w:p w14:paraId="012FACC7" w14:textId="5A01CD1E" w:rsidR="007B7B93" w:rsidRDefault="00FB3036" w:rsidP="007B7B93">
      <w:pPr>
        <w:pStyle w:val="LITlitera"/>
      </w:pPr>
      <w:r>
        <w:t>g</w:t>
      </w:r>
      <w:r w:rsidR="002B6745">
        <w:t>)</w:t>
      </w:r>
      <w:r w:rsidR="002B6745">
        <w:tab/>
      </w:r>
      <w:r w:rsidR="007B7B93" w:rsidRPr="007B7B93">
        <w:t>pkt 17 otrzymuje brzmienie</w:t>
      </w:r>
      <w:r w:rsidR="007B7B93">
        <w:t>:</w:t>
      </w:r>
    </w:p>
    <w:p w14:paraId="5CA581CE" w14:textId="320BF444" w:rsidR="007B7B93" w:rsidRDefault="007B7B93" w:rsidP="00C82104">
      <w:pPr>
        <w:pStyle w:val="ZLITPKTzmpktliter"/>
      </w:pPr>
      <w:r w:rsidRPr="007B7B93">
        <w:t>„17</w:t>
      </w:r>
      <w:r w:rsidR="002B6745" w:rsidRPr="007B7B93">
        <w:t>)</w:t>
      </w:r>
      <w:r w:rsidR="002B6745">
        <w:tab/>
      </w:r>
      <w:r w:rsidRPr="007B7B93">
        <w:t xml:space="preserve">środowisko szkoleniowe, posiadające funkcjonalności środowiska produkcyjnego SWD PRM, umożliwiające prowadzenie szkoleń i ćwiczeń dla użytkowników SWD PRM oraz dla studentów </w:t>
      </w:r>
      <w:r w:rsidR="002A71C8">
        <w:t>kierunków</w:t>
      </w:r>
      <w:r w:rsidRPr="007B7B93">
        <w:t xml:space="preserve"> medycznych;”</w:t>
      </w:r>
      <w:r>
        <w:t>,</w:t>
      </w:r>
    </w:p>
    <w:p w14:paraId="6BE530B3" w14:textId="10178D42" w:rsidR="007B7B93" w:rsidRDefault="00FB3036" w:rsidP="007B7B93">
      <w:pPr>
        <w:pStyle w:val="LITlitera"/>
      </w:pPr>
      <w:r>
        <w:t>h</w:t>
      </w:r>
      <w:r w:rsidR="002B6745">
        <w:t>)</w:t>
      </w:r>
      <w:r w:rsidR="002B6745">
        <w:tab/>
      </w:r>
      <w:r w:rsidR="007B7B93" w:rsidRPr="007B7B93">
        <w:t>pkt 20 i 21 otrzymują brzmienie:</w:t>
      </w:r>
    </w:p>
    <w:p w14:paraId="7A08A1E5" w14:textId="4A079826" w:rsidR="007B7B93" w:rsidRDefault="00455214" w:rsidP="00C82104">
      <w:pPr>
        <w:pStyle w:val="ZLITPKTzmpktliter"/>
      </w:pPr>
      <w:r w:rsidRPr="00455214">
        <w:lastRenderedPageBreak/>
        <w:t>„20</w:t>
      </w:r>
      <w:r w:rsidR="002B6745" w:rsidRPr="00455214">
        <w:t>)</w:t>
      </w:r>
      <w:r w:rsidR="002B6745">
        <w:tab/>
      </w:r>
      <w:r w:rsidRPr="00455214">
        <w:t>realizację zadań administracyjnych, planistycznych i analitycznych, w modelu kaskadowym, z podziałem na przedsięwzięcia, o których mowa w § 9 ust. 4–6</w:t>
      </w:r>
      <w:r>
        <w:t>;</w:t>
      </w:r>
    </w:p>
    <w:p w14:paraId="6246CFAB" w14:textId="5A021948" w:rsidR="00B370F1" w:rsidRDefault="00455214" w:rsidP="00C82104">
      <w:pPr>
        <w:pStyle w:val="ZLITPKTzmpktliter"/>
      </w:pPr>
      <w:r w:rsidRPr="00455214">
        <w:t>21) prowadzenie elektronicznej dokumentacji medycznej oraz dokumentacji medycznej w postaci elektronicznej, z możliwością wydruku</w:t>
      </w:r>
      <w:r w:rsidR="00C96B96">
        <w:t>;</w:t>
      </w:r>
      <w:r w:rsidRPr="00455214">
        <w:t>”</w:t>
      </w:r>
      <w:r w:rsidR="00B370F1">
        <w:t>,</w:t>
      </w:r>
    </w:p>
    <w:p w14:paraId="1CFC1032" w14:textId="48E92840" w:rsidR="00B370F1" w:rsidRDefault="00FB3036" w:rsidP="00B370F1">
      <w:pPr>
        <w:pStyle w:val="LITlitera"/>
      </w:pPr>
      <w:r>
        <w:t>i</w:t>
      </w:r>
      <w:r w:rsidR="002B6745">
        <w:t>)</w:t>
      </w:r>
      <w:r w:rsidR="002B6745">
        <w:tab/>
      </w:r>
      <w:r w:rsidR="00B370F1">
        <w:t>po pkt 21 dodaje się pkt 22 w brzmieniu:</w:t>
      </w:r>
    </w:p>
    <w:p w14:paraId="149EDB87" w14:textId="57D670A0" w:rsidR="00455214" w:rsidRDefault="00B370F1" w:rsidP="00C82104">
      <w:pPr>
        <w:pStyle w:val="ZLITPKTzmpktliter"/>
      </w:pPr>
      <w:r w:rsidRPr="00455214">
        <w:t>„2</w:t>
      </w:r>
      <w:r>
        <w:t>2</w:t>
      </w:r>
      <w:r w:rsidR="002B6745" w:rsidRPr="00455214">
        <w:t>)</w:t>
      </w:r>
      <w:r w:rsidR="002B6745">
        <w:tab/>
      </w:r>
      <w:r w:rsidR="00EC5F37">
        <w:t>dysponowanie</w:t>
      </w:r>
      <w:r w:rsidR="004A6BE3">
        <w:t xml:space="preserve"> i koordynowanie </w:t>
      </w:r>
      <w:r w:rsidR="00EC5F37">
        <w:t xml:space="preserve">działań </w:t>
      </w:r>
      <w:r w:rsidR="004A6BE3" w:rsidRPr="004A6BE3">
        <w:t>lotnicz</w:t>
      </w:r>
      <w:r w:rsidR="00EC5F37">
        <w:t>ych</w:t>
      </w:r>
      <w:r w:rsidR="004A6BE3" w:rsidRPr="004A6BE3">
        <w:t xml:space="preserve"> zespoł</w:t>
      </w:r>
      <w:r w:rsidR="00EC5F37">
        <w:t>ów</w:t>
      </w:r>
      <w:r w:rsidR="004A6BE3" w:rsidRPr="004A6BE3">
        <w:t xml:space="preserve"> ratownictwa medycznego i lotnicz</w:t>
      </w:r>
      <w:r w:rsidR="00EC5F37">
        <w:t>ych</w:t>
      </w:r>
      <w:r w:rsidR="004A6BE3" w:rsidRPr="004A6BE3">
        <w:t xml:space="preserve"> zespoł</w:t>
      </w:r>
      <w:r w:rsidR="00EC5F37">
        <w:t>ów</w:t>
      </w:r>
      <w:r w:rsidR="004A6BE3" w:rsidRPr="004A6BE3">
        <w:t xml:space="preserve"> transportu sanitarnego </w:t>
      </w:r>
      <w:r w:rsidRPr="0013415A">
        <w:t>przez dyspozytora medycznego oraz dyspozytora lotniczego z Centrum Operacyjnego, o którym mowa w art. 26d ustawy</w:t>
      </w:r>
      <w:r w:rsidR="007A4426">
        <w:t>.</w:t>
      </w:r>
      <w:r w:rsidRPr="00455214">
        <w:t>”</w:t>
      </w:r>
      <w:r w:rsidR="00455214" w:rsidRPr="00455214">
        <w:t>;</w:t>
      </w:r>
    </w:p>
    <w:p w14:paraId="3D6CA140" w14:textId="2D0C7C2C" w:rsidR="00455214" w:rsidRDefault="00455214" w:rsidP="00455214">
      <w:pPr>
        <w:pStyle w:val="PKTpunkt"/>
      </w:pPr>
      <w:r>
        <w:t>3</w:t>
      </w:r>
      <w:r w:rsidR="002B6745">
        <w:t>)</w:t>
      </w:r>
      <w:r w:rsidR="002B6745">
        <w:tab/>
      </w:r>
      <w:r w:rsidRPr="00455214">
        <w:t>§ 4 otrzymuje brzmienie:</w:t>
      </w:r>
    </w:p>
    <w:p w14:paraId="6E388E8F" w14:textId="61B93C96" w:rsidR="00455214" w:rsidRDefault="00455214" w:rsidP="004A1ACD">
      <w:pPr>
        <w:pStyle w:val="ZARTzmartartykuempunktem"/>
      </w:pPr>
      <w:r w:rsidRPr="00455214">
        <w:t xml:space="preserve">„§ 4. </w:t>
      </w:r>
      <w:r w:rsidR="004A1ACD" w:rsidRPr="004A1ACD">
        <w:t xml:space="preserve">SWD PRM i </w:t>
      </w:r>
      <w:r w:rsidR="00C82104" w:rsidRPr="0083195A">
        <w:t>Podsystem Zintegrowanej Łączności SWD PRM</w:t>
      </w:r>
      <w:r w:rsidR="00C82104">
        <w:t xml:space="preserve"> </w:t>
      </w:r>
      <w:r w:rsidR="004A1ACD" w:rsidRPr="004A1ACD">
        <w:t>działają w oparciu o infrastrukturę teleinformatyczną zlokalizowaną w centrach przetwarzania danych na potrzeby SWD PRM</w:t>
      </w:r>
      <w:r w:rsidRPr="00455214">
        <w:t>.”;</w:t>
      </w:r>
    </w:p>
    <w:p w14:paraId="17FA5AC2" w14:textId="310F52D2" w:rsidR="00786D2D" w:rsidRDefault="00786D2D" w:rsidP="00C96B96">
      <w:pPr>
        <w:pStyle w:val="ZARTzmartartykuempunktem"/>
        <w:ind w:left="0" w:firstLine="0"/>
      </w:pPr>
      <w:r>
        <w:t>4)</w:t>
      </w:r>
      <w:r w:rsidR="00C96B96">
        <w:tab/>
      </w:r>
      <w:r>
        <w:t xml:space="preserve">w § 5 ust. 2 pkt 1 wyraz </w:t>
      </w:r>
      <w:r w:rsidRPr="00786D2D">
        <w:t>„ośrodkach”</w:t>
      </w:r>
      <w:r>
        <w:t xml:space="preserve"> zastępuje się wyrazem </w:t>
      </w:r>
      <w:r w:rsidRPr="00786D2D">
        <w:t>„</w:t>
      </w:r>
      <w:r>
        <w:t>centrach</w:t>
      </w:r>
      <w:r w:rsidRPr="00786D2D">
        <w:t>”</w:t>
      </w:r>
      <w:r>
        <w:t>;</w:t>
      </w:r>
    </w:p>
    <w:p w14:paraId="4C4D16AF" w14:textId="37367A84" w:rsidR="00786D2D" w:rsidRDefault="00822069" w:rsidP="00D5203B">
      <w:pPr>
        <w:pStyle w:val="ZARTzmartartykuempunktem"/>
        <w:ind w:left="0" w:firstLine="0"/>
      </w:pPr>
      <w:r>
        <w:t>5</w:t>
      </w:r>
      <w:r w:rsidR="00D5203B">
        <w:t>)</w:t>
      </w:r>
      <w:r w:rsidR="00C96B96">
        <w:tab/>
      </w:r>
      <w:r w:rsidR="00D5203B">
        <w:t>w § 6</w:t>
      </w:r>
      <w:r w:rsidR="00786D2D">
        <w:t>:</w:t>
      </w:r>
    </w:p>
    <w:p w14:paraId="6F4223CB" w14:textId="5BA640C3" w:rsidR="00786D2D" w:rsidRDefault="00786D2D" w:rsidP="00AC0427">
      <w:pPr>
        <w:pStyle w:val="LITlitera"/>
      </w:pPr>
      <w:r>
        <w:t>a)</w:t>
      </w:r>
      <w:r w:rsidR="00AC0427">
        <w:tab/>
        <w:t xml:space="preserve">w pkt 2 </w:t>
      </w:r>
      <w:r>
        <w:t xml:space="preserve">wyrazy </w:t>
      </w:r>
      <w:r w:rsidRPr="002267CE">
        <w:t>„</w:t>
      </w:r>
      <w:r w:rsidRPr="00786D2D">
        <w:t>ośrodkiem krajowym</w:t>
      </w:r>
      <w:r w:rsidR="00D52E4C" w:rsidRPr="00455214">
        <w:t>”</w:t>
      </w:r>
      <w:r>
        <w:t xml:space="preserve"> </w:t>
      </w:r>
      <w:r w:rsidR="00D52E4C">
        <w:t>zastępuje</w:t>
      </w:r>
      <w:r>
        <w:t xml:space="preserve"> się wyrazam</w:t>
      </w:r>
      <w:r w:rsidR="00D52E4C">
        <w:t xml:space="preserve">i </w:t>
      </w:r>
      <w:r w:rsidR="00D52E4C" w:rsidRPr="002267CE">
        <w:t>„</w:t>
      </w:r>
      <w:r w:rsidR="00D52E4C">
        <w:t>co najmniej jednym z centrów, o których mowa w § 4</w:t>
      </w:r>
      <w:r w:rsidR="00D52E4C" w:rsidRPr="00D52E4C">
        <w:t>”</w:t>
      </w:r>
      <w:r w:rsidR="00D52E4C">
        <w:t>,</w:t>
      </w:r>
    </w:p>
    <w:p w14:paraId="1F3F5D85" w14:textId="2E56272E" w:rsidR="00D5203B" w:rsidRDefault="00786D2D" w:rsidP="00AC0427">
      <w:pPr>
        <w:pStyle w:val="LITlitera"/>
      </w:pPr>
      <w:r>
        <w:t>b)</w:t>
      </w:r>
      <w:r w:rsidR="00AC0427">
        <w:tab/>
      </w:r>
      <w:r w:rsidR="00D5203B">
        <w:t>pkt 3 otrzymuje brzmienie:</w:t>
      </w:r>
    </w:p>
    <w:p w14:paraId="38EC122F" w14:textId="6F8FB850" w:rsidR="00D5203B" w:rsidRDefault="00D5203B" w:rsidP="00AC0427">
      <w:pPr>
        <w:pStyle w:val="ZLITwPKTzmlitwpktartykuempunktem"/>
      </w:pPr>
      <w:r w:rsidRPr="00455214">
        <w:t>„</w:t>
      </w:r>
      <w:r w:rsidRPr="00D5203B">
        <w:t xml:space="preserve">3) funkcjonowanie SWD PRM umożliwia automatyczne przełączenie pomiędzy centrami przetwarzania danych </w:t>
      </w:r>
      <w:r w:rsidRPr="004A1ACD">
        <w:t>na potrzeby</w:t>
      </w:r>
      <w:r w:rsidRPr="00D5203B">
        <w:t xml:space="preserve"> SWD PRM.</w:t>
      </w:r>
      <w:r w:rsidRPr="00455214">
        <w:t>”;</w:t>
      </w:r>
    </w:p>
    <w:p w14:paraId="558950FC" w14:textId="5E18EA6E" w:rsidR="00E155FC" w:rsidRDefault="00822069" w:rsidP="00455214">
      <w:pPr>
        <w:pStyle w:val="PKTpunkt"/>
      </w:pPr>
      <w:r>
        <w:t>6</w:t>
      </w:r>
      <w:r w:rsidR="002B6745" w:rsidRPr="002267CE">
        <w:t>)</w:t>
      </w:r>
      <w:r w:rsidR="002B6745">
        <w:tab/>
      </w:r>
      <w:r w:rsidR="002267CE" w:rsidRPr="002267CE">
        <w:t>§ 7 otrzymuje brzmienie:</w:t>
      </w:r>
    </w:p>
    <w:p w14:paraId="0BFB1C2C" w14:textId="63B6DC52" w:rsidR="002267CE" w:rsidRDefault="002267CE" w:rsidP="002267CE">
      <w:pPr>
        <w:pStyle w:val="ZARTzmartartykuempunktem"/>
      </w:pPr>
      <w:r w:rsidRPr="002267CE">
        <w:t>„§ 7</w:t>
      </w:r>
      <w:r w:rsidR="00940C88">
        <w:t xml:space="preserve">. </w:t>
      </w:r>
      <w:r w:rsidRPr="002267CE">
        <w:t xml:space="preserve">1. </w:t>
      </w:r>
      <w:r w:rsidR="00C82104" w:rsidRPr="0083195A">
        <w:t xml:space="preserve">Podsystem Zintegrowanej Łączności SWD PRM </w:t>
      </w:r>
      <w:r w:rsidRPr="002267CE">
        <w:t>posiada funkcjonalności umożliwiające</w:t>
      </w:r>
      <w:r w:rsidR="000F62A0">
        <w:t>:</w:t>
      </w:r>
    </w:p>
    <w:p w14:paraId="7FBD8008" w14:textId="4989DB9E" w:rsidR="002267CE" w:rsidRDefault="002267CE" w:rsidP="002267CE">
      <w:pPr>
        <w:pStyle w:val="ZPKTzmpktartykuempunktem"/>
      </w:pPr>
      <w:r>
        <w:t>1</w:t>
      </w:r>
      <w:r w:rsidR="002B6745">
        <w:t>)</w:t>
      </w:r>
      <w:r w:rsidR="002B6745">
        <w:tab/>
      </w:r>
      <w:r w:rsidRPr="002267CE">
        <w:t>realizację zadań dyspozytora medycznego w przypadku wystąpienia sytuacji awaryjnej</w:t>
      </w:r>
      <w:r w:rsidR="0021488D">
        <w:t>, prac planowych</w:t>
      </w:r>
      <w:r w:rsidRPr="002267CE">
        <w:t xml:space="preserve"> lub braku możliwości odebrania połączenia, przez przekierowanie tego połączenia na inne stanowisko pracy dyspozytora medycznego</w:t>
      </w:r>
      <w:r w:rsidR="00192287">
        <w:t>, w</w:t>
      </w:r>
      <w:r w:rsidRPr="002267CE">
        <w:t>:</w:t>
      </w:r>
    </w:p>
    <w:p w14:paraId="39219839" w14:textId="6FCDC9EE" w:rsidR="002267CE" w:rsidRDefault="002267CE" w:rsidP="002267CE">
      <w:pPr>
        <w:pStyle w:val="ZLITwPKTzmlitwpktartykuempunktem"/>
      </w:pPr>
      <w:r>
        <w:t>a</w:t>
      </w:r>
      <w:r w:rsidR="002B6745">
        <w:t>)</w:t>
      </w:r>
      <w:r w:rsidR="002B6745">
        <w:tab/>
      </w:r>
      <w:r w:rsidRPr="002267CE">
        <w:t>danej dyspozytorni medycznej,</w:t>
      </w:r>
    </w:p>
    <w:p w14:paraId="64414A53" w14:textId="53892315" w:rsidR="002267CE" w:rsidRDefault="002267CE" w:rsidP="002267CE">
      <w:pPr>
        <w:pStyle w:val="ZLITwPKTzmlitwpktartykuempunktem"/>
      </w:pPr>
      <w:r>
        <w:t>b)</w:t>
      </w:r>
      <w:r w:rsidR="002B6745">
        <w:tab/>
      </w:r>
      <w:r w:rsidR="0034248B" w:rsidRPr="0034248B">
        <w:t>dyspozytorni medycznej zastępującej</w:t>
      </w:r>
      <w:r w:rsidRPr="002267CE">
        <w:t>,</w:t>
      </w:r>
    </w:p>
    <w:p w14:paraId="47FD6E6D" w14:textId="15F3ECFF" w:rsidR="002267CE" w:rsidRDefault="002267CE" w:rsidP="002267CE">
      <w:pPr>
        <w:pStyle w:val="ZLITwPKTzmlitwpktartykuempunktem"/>
      </w:pPr>
      <w:r>
        <w:t>c)</w:t>
      </w:r>
      <w:r w:rsidR="002B6745">
        <w:tab/>
      </w:r>
      <w:r w:rsidRPr="002267CE">
        <w:t>dyspozytorni</w:t>
      </w:r>
      <w:r w:rsidR="0034248B">
        <w:t xml:space="preserve"> medycznej</w:t>
      </w:r>
      <w:r w:rsidRPr="002267CE">
        <w:t>, w której w danej chwili jest najlepszy stosunek liczby połączeń oczekujących w kolejce do liczby zalogowanych dyspozytorów medycznych;</w:t>
      </w:r>
    </w:p>
    <w:p w14:paraId="4B351FD5" w14:textId="2EF7C9ED" w:rsidR="002267CE" w:rsidRDefault="002267CE" w:rsidP="002267CE">
      <w:pPr>
        <w:pStyle w:val="ZPKTzmpktartykuempunktem"/>
      </w:pPr>
      <w:r>
        <w:lastRenderedPageBreak/>
        <w:t>2</w:t>
      </w:r>
      <w:r w:rsidR="002B6745">
        <w:t>)</w:t>
      </w:r>
      <w:r w:rsidR="002B6745">
        <w:tab/>
      </w:r>
      <w:r w:rsidRPr="002267CE">
        <w:t>prowadzenie korespondencji radiowej</w:t>
      </w:r>
      <w:r w:rsidR="007B5866">
        <w:t xml:space="preserve">, o której mowa w art. 24f ust. 1 ustawy, </w:t>
      </w:r>
      <w:r w:rsidRPr="002267CE">
        <w:t>w przypadku wystąpienia sytuacji awaryjnej;</w:t>
      </w:r>
    </w:p>
    <w:p w14:paraId="2C5B7AFE" w14:textId="7C3AD17B" w:rsidR="002267CE" w:rsidRDefault="002267CE" w:rsidP="002267CE">
      <w:pPr>
        <w:pStyle w:val="ZPKTzmpktartykuempunktem"/>
      </w:pPr>
      <w:r>
        <w:t>3</w:t>
      </w:r>
      <w:r w:rsidR="002B6745">
        <w:t>)</w:t>
      </w:r>
      <w:r w:rsidR="002B6745">
        <w:tab/>
      </w:r>
      <w:r w:rsidRPr="002267CE">
        <w:t xml:space="preserve">integrację </w:t>
      </w:r>
      <w:r w:rsidR="008561A5">
        <w:t xml:space="preserve">z </w:t>
      </w:r>
      <w:r w:rsidR="00940C88" w:rsidRPr="0083195A">
        <w:t>Podsystem</w:t>
      </w:r>
      <w:r w:rsidR="00940C88">
        <w:t>em</w:t>
      </w:r>
      <w:r w:rsidR="00940C88" w:rsidRPr="0083195A">
        <w:t xml:space="preserve"> Zintegrowanej Łączności</w:t>
      </w:r>
      <w:r w:rsidR="008561A5">
        <w:t xml:space="preserve"> SWD PRM </w:t>
      </w:r>
      <w:r w:rsidR="00571E51" w:rsidRPr="00571E51">
        <w:t xml:space="preserve">różnych systemów łączności radiowej </w:t>
      </w:r>
      <w:r w:rsidRPr="002267CE">
        <w:t xml:space="preserve">funkcjonujących </w:t>
      </w:r>
      <w:r w:rsidR="008561A5">
        <w:t xml:space="preserve">w poszczególnych </w:t>
      </w:r>
      <w:r w:rsidR="003266C1">
        <w:t>województwa</w:t>
      </w:r>
      <w:r w:rsidR="008561A5">
        <w:t>ch</w:t>
      </w:r>
      <w:r w:rsidRPr="002267CE">
        <w:t>;</w:t>
      </w:r>
    </w:p>
    <w:p w14:paraId="065A4805" w14:textId="0F9C0321" w:rsidR="002267CE" w:rsidRDefault="002267CE" w:rsidP="002267CE">
      <w:pPr>
        <w:pStyle w:val="ZPKTzmpktartykuempunktem"/>
      </w:pPr>
      <w:r>
        <w:t>4)</w:t>
      </w:r>
      <w:r w:rsidR="002B6745">
        <w:tab/>
      </w:r>
      <w:r w:rsidRPr="002267CE">
        <w:t>generowanie statystyk dla łączności telefonicznej i radiowej</w:t>
      </w:r>
      <w:r>
        <w:t>.</w:t>
      </w:r>
    </w:p>
    <w:p w14:paraId="60BDD2DC" w14:textId="73230065" w:rsidR="008A7EBF" w:rsidRDefault="00EC600C" w:rsidP="002267CE">
      <w:pPr>
        <w:pStyle w:val="ZUSTzmustartykuempunktem"/>
      </w:pPr>
      <w:r>
        <w:t>2</w:t>
      </w:r>
      <w:r w:rsidR="008A7EBF">
        <w:t xml:space="preserve">. </w:t>
      </w:r>
      <w:r w:rsidR="00B254A6" w:rsidRPr="0083195A">
        <w:t>Podsystem Zintegrowanej Łączności</w:t>
      </w:r>
      <w:r w:rsidR="008A7EBF" w:rsidRPr="008A7EBF">
        <w:t xml:space="preserve"> SWD PRM posiada funkcjonalności umożliwiające realizację zadań dyspozytora lotniczego w przypadku wystąpienia sytuacji awaryjnej lub braku możliwości odebrania połączenia przez przekierowanie połączenia na inne stanowisko pracy dyspozytora lotniczego w Centrum Operacyjnym, o którym mowa w art. 26d ust. 1 ustawy.”</w:t>
      </w:r>
      <w:r w:rsidR="008A7EBF">
        <w:t>;</w:t>
      </w:r>
    </w:p>
    <w:p w14:paraId="28CC91D2" w14:textId="21139A42" w:rsidR="008A7EBF" w:rsidRDefault="00822069" w:rsidP="008A7EBF">
      <w:pPr>
        <w:pStyle w:val="PKTpunkt"/>
      </w:pPr>
      <w:r>
        <w:t>7</w:t>
      </w:r>
      <w:r w:rsidR="002B6745">
        <w:t>)</w:t>
      </w:r>
      <w:r w:rsidR="002B6745">
        <w:tab/>
      </w:r>
      <w:r w:rsidR="008A7EBF" w:rsidRPr="008A7EBF">
        <w:t>w § 9:</w:t>
      </w:r>
    </w:p>
    <w:p w14:paraId="091E3081" w14:textId="6015688C" w:rsidR="008A7EBF" w:rsidRDefault="008A7EBF" w:rsidP="008A7EBF">
      <w:pPr>
        <w:pStyle w:val="LITlitera"/>
      </w:pPr>
      <w:r>
        <w:t>a</w:t>
      </w:r>
      <w:r w:rsidR="002B6745">
        <w:t>)</w:t>
      </w:r>
      <w:r w:rsidR="002B6745">
        <w:tab/>
      </w:r>
      <w:r w:rsidRPr="008A7EBF">
        <w:t>w ust. 2 w pkt 4 średnik zastępuje się kropką i uchyla się pkt 5,</w:t>
      </w:r>
    </w:p>
    <w:p w14:paraId="039B6E00" w14:textId="7DB2D359" w:rsidR="008A7EBF" w:rsidRDefault="008A7EBF" w:rsidP="008A7EBF">
      <w:pPr>
        <w:pStyle w:val="LITlitera"/>
      </w:pPr>
      <w:r>
        <w:t>b</w:t>
      </w:r>
      <w:r w:rsidR="002B6745">
        <w:t>)</w:t>
      </w:r>
      <w:r w:rsidR="002B6745">
        <w:tab/>
      </w:r>
      <w:r w:rsidRPr="008A7EBF">
        <w:t>w ust. 3 wyrazy „w szczególności w oparciu o moduł administratora” zastępuje się wyrazami „zgodnie z modelem”,</w:t>
      </w:r>
    </w:p>
    <w:p w14:paraId="5E9539DD" w14:textId="767D8AA7" w:rsidR="008A7EBF" w:rsidRDefault="008A7EBF" w:rsidP="008A7EBF">
      <w:pPr>
        <w:pStyle w:val="LITlitera"/>
      </w:pPr>
      <w:r>
        <w:t>c</w:t>
      </w:r>
      <w:r w:rsidR="002B6745">
        <w:t>)</w:t>
      </w:r>
      <w:r w:rsidR="002B6745">
        <w:tab/>
      </w:r>
      <w:r w:rsidRPr="008A7EBF">
        <w:t>w ust. 4</w:t>
      </w:r>
      <w:r>
        <w:t>:</w:t>
      </w:r>
    </w:p>
    <w:p w14:paraId="01DCFF2C" w14:textId="4AEDF90D" w:rsidR="008A7EBF" w:rsidRDefault="002B6745" w:rsidP="008A7EBF">
      <w:pPr>
        <w:pStyle w:val="TIRtiret"/>
      </w:pPr>
      <w:r w:rsidRPr="008A7EBF">
        <w:t>–</w:t>
      </w:r>
      <w:r>
        <w:tab/>
      </w:r>
      <w:r w:rsidR="008561A5">
        <w:t xml:space="preserve">skreśla się </w:t>
      </w:r>
      <w:r w:rsidR="008A7EBF" w:rsidRPr="008A7EBF">
        <w:t>pkt 16,</w:t>
      </w:r>
    </w:p>
    <w:p w14:paraId="50013C38" w14:textId="1573D4CA" w:rsidR="008A7EBF" w:rsidRDefault="002B6745" w:rsidP="008A7EBF">
      <w:pPr>
        <w:pStyle w:val="TIRtiret"/>
      </w:pPr>
      <w:r w:rsidRPr="008A7EBF">
        <w:t>–</w:t>
      </w:r>
      <w:r>
        <w:tab/>
      </w:r>
      <w:r w:rsidR="008A7EBF" w:rsidRPr="008A7EBF">
        <w:t>w pkt 17:</w:t>
      </w:r>
    </w:p>
    <w:p w14:paraId="4F7EB152" w14:textId="7E97DED9" w:rsidR="008A7EBF" w:rsidRDefault="008A7EBF" w:rsidP="00C82104">
      <w:pPr>
        <w:pStyle w:val="2TIRpodwjnytiret"/>
      </w:pPr>
      <w:r w:rsidRPr="008A7EBF">
        <w:t>–</w:t>
      </w:r>
      <w:r>
        <w:t xml:space="preserve"> </w:t>
      </w:r>
      <w:r w:rsidRPr="008A7EBF">
        <w:t>–</w:t>
      </w:r>
      <w:r w:rsidR="002B6745">
        <w:tab/>
      </w:r>
      <w:r w:rsidRPr="008A7EBF">
        <w:t>wprowadzenie do wyliczenia otrzymuje brzmienie:</w:t>
      </w:r>
    </w:p>
    <w:p w14:paraId="4B4D4636" w14:textId="1128D065" w:rsidR="008A7EBF" w:rsidRDefault="008A76C4" w:rsidP="00C82104">
      <w:pPr>
        <w:pStyle w:val="ZTIRCZWSPLITwPKTzmczciwsplitwpkttiret"/>
      </w:pPr>
      <w:r w:rsidRPr="008A76C4">
        <w:t>„opracowywanie i udostępnianie użytkownikom SWD PRM niezbędnych dokumentów i procedur dotyczących:</w:t>
      </w:r>
      <w:r w:rsidRPr="008A7EBF">
        <w:t>”</w:t>
      </w:r>
      <w:r>
        <w:t>,</w:t>
      </w:r>
    </w:p>
    <w:p w14:paraId="4B0FEEAB" w14:textId="09BF5EA7" w:rsidR="008A76C4" w:rsidRDefault="008A76C4" w:rsidP="00C82104">
      <w:pPr>
        <w:pStyle w:val="2TIRpodwjnytiret"/>
      </w:pPr>
      <w:r w:rsidRPr="008A7EBF">
        <w:t>–</w:t>
      </w:r>
      <w:r>
        <w:t xml:space="preserve"> </w:t>
      </w:r>
      <w:r w:rsidR="002B6745" w:rsidRPr="008A7EBF">
        <w:t>–</w:t>
      </w:r>
      <w:r w:rsidR="002B6745">
        <w:tab/>
      </w:r>
      <w:r>
        <w:t>po lit. b dodaje się lit. ba w brzmieniu:</w:t>
      </w:r>
    </w:p>
    <w:p w14:paraId="6D528552" w14:textId="14C7034A" w:rsidR="008A76C4" w:rsidRDefault="008A76C4" w:rsidP="00940C88">
      <w:pPr>
        <w:pStyle w:val="ZLITCZWSP2TIRwLITzmczciwsppodwtirwlitliter"/>
      </w:pPr>
      <w:r w:rsidRPr="008A7EBF">
        <w:t>„</w:t>
      </w:r>
      <w:r>
        <w:t>ba)</w:t>
      </w:r>
      <w:r w:rsidR="00940C88">
        <w:tab/>
      </w:r>
      <w:r w:rsidRPr="008A76C4">
        <w:t>obsługi SWD PRM</w:t>
      </w:r>
      <w:r w:rsidR="008C3EF9">
        <w:t>,</w:t>
      </w:r>
      <w:r w:rsidRPr="008A76C4">
        <w:t>”,</w:t>
      </w:r>
    </w:p>
    <w:p w14:paraId="69753856" w14:textId="31D5E050" w:rsidR="0070066E" w:rsidRDefault="002B6745" w:rsidP="0070066E">
      <w:pPr>
        <w:pStyle w:val="TIRtiret"/>
      </w:pPr>
      <w:r w:rsidRPr="008A7EBF">
        <w:t>–</w:t>
      </w:r>
      <w:r>
        <w:tab/>
      </w:r>
      <w:r w:rsidR="0070066E">
        <w:t xml:space="preserve">w pkt 18 </w:t>
      </w:r>
      <w:r w:rsidR="0070066E" w:rsidRPr="0070066E">
        <w:t>po wyrazach „ministrowi właściwemu do spraw zdrowia” dodaje się wyrazy „do 10 dnia każdego miesiąca za miesiąc poprzedni”,</w:t>
      </w:r>
    </w:p>
    <w:p w14:paraId="51A2FAFE" w14:textId="4C73F890" w:rsidR="0070066E" w:rsidRDefault="002B6745" w:rsidP="0070066E">
      <w:pPr>
        <w:pStyle w:val="TIRtiret"/>
      </w:pPr>
      <w:r w:rsidRPr="008A7EBF">
        <w:t>–</w:t>
      </w:r>
      <w:r>
        <w:tab/>
      </w:r>
      <w:r w:rsidR="0070066E" w:rsidRPr="0070066E">
        <w:t>pkt 19 otrzymuje brzmienie:</w:t>
      </w:r>
    </w:p>
    <w:p w14:paraId="27625053" w14:textId="6600BD2B" w:rsidR="0070066E" w:rsidRDefault="0070066E" w:rsidP="00C82104">
      <w:pPr>
        <w:pStyle w:val="ZTIRPKTzmpkttiret"/>
      </w:pPr>
      <w:r w:rsidRPr="0070066E">
        <w:t>„19</w:t>
      </w:r>
      <w:r w:rsidR="002B6745" w:rsidRPr="0070066E">
        <w:t>)</w:t>
      </w:r>
      <w:r w:rsidR="002B6745">
        <w:tab/>
      </w:r>
      <w:r w:rsidRPr="0070066E">
        <w:t>niezwłoczne, w czasie nie dłuższym niż 15 minut od chwili powzięcia przez dysponenta lotniczych zespołów ratownictwa medycznego informacji o wystąpieniu awarii, informowanie ministra właściwego do spraw zdrowia o awariach SWD PRM, wpływających na realizowanie zadań przez jego użytkowników i dotyczących minimalnych funkcjonalności SWD PRM, o których mowa w § 3</w:t>
      </w:r>
      <w:r>
        <w:t>;</w:t>
      </w:r>
      <w:r w:rsidRPr="0070066E">
        <w:t>”</w:t>
      </w:r>
      <w:r>
        <w:t>,</w:t>
      </w:r>
    </w:p>
    <w:p w14:paraId="69792745" w14:textId="55504EF9" w:rsidR="0070066E" w:rsidRDefault="002B6745" w:rsidP="0070066E">
      <w:pPr>
        <w:pStyle w:val="TIRtiret"/>
      </w:pPr>
      <w:r w:rsidRPr="008A7EBF">
        <w:t>–</w:t>
      </w:r>
      <w:r>
        <w:tab/>
      </w:r>
      <w:r w:rsidR="0070066E" w:rsidRPr="0070066E">
        <w:t>w pkt 20 i 21 wyraz „współpraca” zastępuje się wyrazem „współpracę”,</w:t>
      </w:r>
    </w:p>
    <w:p w14:paraId="0FA0A530" w14:textId="48E2F335" w:rsidR="0070066E" w:rsidRDefault="002B6745" w:rsidP="00AF30B0">
      <w:pPr>
        <w:pStyle w:val="TIRtiret"/>
      </w:pPr>
      <w:r w:rsidRPr="008A7EBF">
        <w:t>–</w:t>
      </w:r>
      <w:r>
        <w:tab/>
      </w:r>
      <w:r w:rsidR="00AF30B0">
        <w:t>po pkt 21 dodaje się pkt 21a w brzmieniu:</w:t>
      </w:r>
    </w:p>
    <w:p w14:paraId="7DEA489E" w14:textId="171D4803" w:rsidR="00AF30B0" w:rsidRDefault="00AF30B0" w:rsidP="00C82104">
      <w:pPr>
        <w:pStyle w:val="ZTIRPKTzmpkttiret"/>
      </w:pPr>
      <w:r w:rsidRPr="00AF30B0">
        <w:lastRenderedPageBreak/>
        <w:t>„</w:t>
      </w:r>
      <w:r>
        <w:t>21a</w:t>
      </w:r>
      <w:r w:rsidRPr="00AF30B0">
        <w:t>) współpracę z administratorami wojewódzkimi i administratorami dysponentów.”,</w:t>
      </w:r>
    </w:p>
    <w:p w14:paraId="642BFF62" w14:textId="426F2D93" w:rsidR="00AF30B0" w:rsidRDefault="00AF30B0" w:rsidP="00AF30B0">
      <w:pPr>
        <w:pStyle w:val="LITlitera"/>
      </w:pPr>
      <w:r>
        <w:t>d</w:t>
      </w:r>
      <w:r w:rsidR="002B6745">
        <w:t>)</w:t>
      </w:r>
      <w:r w:rsidR="002B6745">
        <w:tab/>
      </w:r>
      <w:r w:rsidRPr="00AF30B0">
        <w:t>w ust. 5:</w:t>
      </w:r>
    </w:p>
    <w:p w14:paraId="307D9104" w14:textId="19A8B1B2" w:rsidR="00AF30B0" w:rsidRDefault="002B6745" w:rsidP="00AF30B0">
      <w:pPr>
        <w:pStyle w:val="TIRtiret"/>
      </w:pPr>
      <w:r w:rsidRPr="008A7EBF">
        <w:t>–</w:t>
      </w:r>
      <w:r>
        <w:tab/>
      </w:r>
      <w:r w:rsidR="00AF30B0" w:rsidRPr="00AF30B0">
        <w:t>w pkt 6 skreśla się wyrazy „w module raportowym”,</w:t>
      </w:r>
    </w:p>
    <w:p w14:paraId="2773AC4B" w14:textId="5E01DC3A" w:rsidR="00AF30B0" w:rsidRDefault="002B6745" w:rsidP="00AF30B0">
      <w:pPr>
        <w:pStyle w:val="TIRtiret"/>
      </w:pPr>
      <w:r w:rsidRPr="008A7EBF">
        <w:t>–</w:t>
      </w:r>
      <w:r>
        <w:tab/>
      </w:r>
      <w:r w:rsidR="00D13EBD">
        <w:t>uchyla się</w:t>
      </w:r>
      <w:r w:rsidR="00AF30B0" w:rsidRPr="00AF30B0">
        <w:t xml:space="preserve"> pkt 9,</w:t>
      </w:r>
    </w:p>
    <w:p w14:paraId="2E5CE219" w14:textId="13DB2DB9" w:rsidR="004C152E" w:rsidRDefault="004C152E" w:rsidP="00AF30B0">
      <w:pPr>
        <w:pStyle w:val="TIRtiret"/>
      </w:pPr>
      <w:r w:rsidRPr="008A7EBF">
        <w:t>–</w:t>
      </w:r>
      <w:r>
        <w:t xml:space="preserve"> w pkt 12 po wyrazie </w:t>
      </w:r>
      <w:r w:rsidRPr="00AF30B0">
        <w:t>„</w:t>
      </w:r>
      <w:r>
        <w:t>dysponenta</w:t>
      </w:r>
      <w:r w:rsidRPr="00AF30B0">
        <w:t>”</w:t>
      </w:r>
      <w:r>
        <w:t xml:space="preserve"> dodaje się wyrazy </w:t>
      </w:r>
      <w:r w:rsidRPr="00AF30B0">
        <w:t>„</w:t>
      </w:r>
      <w:r>
        <w:t>SWD PRM</w:t>
      </w:r>
      <w:r w:rsidRPr="00AF30B0">
        <w:t>”</w:t>
      </w:r>
      <w:r>
        <w:t>,</w:t>
      </w:r>
    </w:p>
    <w:p w14:paraId="5C97F55E" w14:textId="46AC88C9" w:rsidR="00AF30B0" w:rsidRDefault="002B6745" w:rsidP="00AF30B0">
      <w:pPr>
        <w:pStyle w:val="TIRtiret"/>
      </w:pPr>
      <w:r w:rsidRPr="008A7EBF">
        <w:t>–</w:t>
      </w:r>
      <w:r>
        <w:tab/>
      </w:r>
      <w:r w:rsidR="00AF30B0" w:rsidRPr="00AF30B0">
        <w:t>w pkt 13 kropkę zastępuje się średnikiem i dodaje się pkt 14 w brzmieniu:</w:t>
      </w:r>
    </w:p>
    <w:p w14:paraId="792DF45A" w14:textId="62114DCB" w:rsidR="00AF30B0" w:rsidRDefault="00AF30B0" w:rsidP="004C152E">
      <w:pPr>
        <w:pStyle w:val="ZTIRPKTzmpkttiret"/>
      </w:pPr>
      <w:r w:rsidRPr="00AF30B0">
        <w:t>„14</w:t>
      </w:r>
      <w:r w:rsidR="002B6745" w:rsidRPr="00AF30B0">
        <w:t>)</w:t>
      </w:r>
      <w:r w:rsidR="002B6745">
        <w:tab/>
      </w:r>
      <w:r w:rsidRPr="00AF30B0">
        <w:t>instalację sprzętu i oprogramowania do obsługi SWD PRM w dyspozytorniach medycznych i na stanowiskach wojewódzkich koordynatorów ratownictwa medycznego oraz bieżącą obsługę techniczną sprzętu i aktualizację oprogramowania.”,</w:t>
      </w:r>
    </w:p>
    <w:p w14:paraId="737EBA3B" w14:textId="5EA69E86" w:rsidR="00AF30B0" w:rsidRDefault="005A1CD6" w:rsidP="005A1CD6">
      <w:pPr>
        <w:pStyle w:val="LITlitera"/>
      </w:pPr>
      <w:r>
        <w:t>e</w:t>
      </w:r>
      <w:r w:rsidR="002B6745">
        <w:t>)</w:t>
      </w:r>
      <w:r w:rsidR="002B6745">
        <w:tab/>
      </w:r>
      <w:r>
        <w:t>w ust. 6:</w:t>
      </w:r>
    </w:p>
    <w:p w14:paraId="621E55CC" w14:textId="4CF7CEEF" w:rsidR="005A1CD6" w:rsidRDefault="002B6745" w:rsidP="005A1CD6">
      <w:pPr>
        <w:pStyle w:val="TIRtiret"/>
      </w:pPr>
      <w:r w:rsidRPr="005A1CD6">
        <w:t>–</w:t>
      </w:r>
      <w:r>
        <w:tab/>
      </w:r>
      <w:r w:rsidR="005A1CD6" w:rsidRPr="005A1CD6">
        <w:t>w pkt 2 skreśla się wyrazy „dyspozytorniach medycznych,”,</w:t>
      </w:r>
    </w:p>
    <w:p w14:paraId="15E958FB" w14:textId="600FC2C8" w:rsidR="005A1CD6" w:rsidRDefault="002B6745" w:rsidP="005A1CD6">
      <w:pPr>
        <w:pStyle w:val="TIRtiret"/>
      </w:pPr>
      <w:r w:rsidRPr="008A7EBF">
        <w:t>–</w:t>
      </w:r>
      <w:r>
        <w:tab/>
      </w:r>
      <w:r w:rsidR="005A1CD6" w:rsidRPr="005A1CD6">
        <w:t>pkt 3 otrzymuje brzmienie:</w:t>
      </w:r>
    </w:p>
    <w:p w14:paraId="63CF9E82" w14:textId="3A351E59" w:rsidR="005A1CD6" w:rsidRDefault="005A1CD6" w:rsidP="00C82104">
      <w:pPr>
        <w:pStyle w:val="ZTIRPKTzmpkttiret"/>
      </w:pPr>
      <w:r w:rsidRPr="005A1CD6">
        <w:t>„3</w:t>
      </w:r>
      <w:r w:rsidR="002B6745" w:rsidRPr="005A1CD6">
        <w:t>)</w:t>
      </w:r>
      <w:r w:rsidR="002B6745">
        <w:tab/>
      </w:r>
      <w:r w:rsidRPr="005A1CD6">
        <w:t>konfigurowanie systemu nawigacji satelitarnej w specjalistycznych środkach transportu sanitarnego wykorzystywanych przez zespoły ratownictwa medycznego wraz z monitorowaniem poprawności jego funkcjonowania;”,</w:t>
      </w:r>
    </w:p>
    <w:p w14:paraId="11EB6E8D" w14:textId="095C0871" w:rsidR="00B13B50" w:rsidRDefault="002B6745" w:rsidP="00B13B50">
      <w:pPr>
        <w:pStyle w:val="TIRtiret"/>
      </w:pPr>
      <w:r w:rsidRPr="008A7EBF">
        <w:t>–</w:t>
      </w:r>
      <w:r>
        <w:tab/>
      </w:r>
      <w:r w:rsidR="005A1CD6" w:rsidRPr="005A1CD6">
        <w:t>w pkt 8 skreśla się wyrazy „w module raportowym”</w:t>
      </w:r>
      <w:r w:rsidR="00B13B50">
        <w:t>,</w:t>
      </w:r>
    </w:p>
    <w:p w14:paraId="0E5C1582" w14:textId="07497B87" w:rsidR="00B13B50" w:rsidRDefault="00B13B50" w:rsidP="00B13B50">
      <w:pPr>
        <w:pStyle w:val="LITlitera"/>
      </w:pPr>
      <w:r>
        <w:t>f</w:t>
      </w:r>
      <w:r w:rsidR="002B6745">
        <w:t>)</w:t>
      </w:r>
      <w:r w:rsidR="002B6745">
        <w:tab/>
      </w:r>
      <w:r>
        <w:t>dodaje się ust. 7 w brzmieniu:</w:t>
      </w:r>
    </w:p>
    <w:p w14:paraId="606118E4" w14:textId="74FE0138" w:rsidR="005A1CD6" w:rsidRDefault="00B13B50" w:rsidP="00DC22C8">
      <w:pPr>
        <w:pStyle w:val="ZUSTzmustartykuempunktem"/>
      </w:pPr>
      <w:r w:rsidRPr="005A1CD6">
        <w:t>„</w:t>
      </w:r>
      <w:r>
        <w:t>7.</w:t>
      </w:r>
      <w:r w:rsidR="00422450" w:rsidRPr="00422450">
        <w:t xml:space="preserve"> </w:t>
      </w:r>
      <w:r w:rsidR="00422450">
        <w:t>W</w:t>
      </w:r>
      <w:r w:rsidR="00422450" w:rsidRPr="00B13B50">
        <w:t xml:space="preserve"> odniesieniu do Lotniczego Pogotowia Ratunkowe</w:t>
      </w:r>
      <w:r w:rsidR="00485DFE">
        <w:t>go</w:t>
      </w:r>
      <w:r>
        <w:t xml:space="preserve"> </w:t>
      </w:r>
      <w:r w:rsidR="006D4A1A">
        <w:t xml:space="preserve">jako dysponenta lotniczych zespołów ratownictwa medycznego i lotniczych zespołów transportu sanitarnego </w:t>
      </w:r>
      <w:r w:rsidR="00422450" w:rsidRPr="00B13B50">
        <w:t>nie stosuje się</w:t>
      </w:r>
      <w:r w:rsidR="00422450" w:rsidRPr="005A1CD6">
        <w:t xml:space="preserve"> </w:t>
      </w:r>
      <w:r w:rsidR="008C3EF9">
        <w:t xml:space="preserve">przepisu </w:t>
      </w:r>
      <w:r w:rsidRPr="00B13B50">
        <w:t>ust</w:t>
      </w:r>
      <w:r w:rsidR="00422450">
        <w:t>.</w:t>
      </w:r>
      <w:r w:rsidRPr="00B13B50">
        <w:t xml:space="preserve"> </w:t>
      </w:r>
      <w:r w:rsidR="00422450">
        <w:t xml:space="preserve">6 pkt </w:t>
      </w:r>
      <w:r w:rsidR="006D4A1A">
        <w:t xml:space="preserve">1 i </w:t>
      </w:r>
      <w:r w:rsidRPr="00B13B50">
        <w:t>10</w:t>
      </w:r>
      <w:r w:rsidR="006D4A1A">
        <w:t xml:space="preserve"> </w:t>
      </w:r>
      <w:bookmarkStart w:id="1" w:name="_Hlk212726144"/>
      <w:r w:rsidR="006D4A1A">
        <w:t>w zakresie w</w:t>
      </w:r>
      <w:r w:rsidR="006D4A1A" w:rsidRPr="006D4A1A">
        <w:t>spółprac</w:t>
      </w:r>
      <w:r w:rsidR="006D4A1A">
        <w:t>y</w:t>
      </w:r>
      <w:r w:rsidR="006D4A1A" w:rsidRPr="006D4A1A">
        <w:t xml:space="preserve"> z administratorem </w:t>
      </w:r>
      <w:r w:rsidR="006D4A1A">
        <w:t>wojewódzkim</w:t>
      </w:r>
      <w:r w:rsidR="006D4A1A" w:rsidRPr="006D4A1A">
        <w:t xml:space="preserve"> SWD PRM</w:t>
      </w:r>
      <w:r w:rsidR="006D4A1A">
        <w:t xml:space="preserve"> i zgłaszania incydentów do tego administratora</w:t>
      </w:r>
      <w:bookmarkEnd w:id="1"/>
      <w:r w:rsidR="00DC22C8">
        <w:t>.</w:t>
      </w:r>
      <w:r w:rsidRPr="005A1CD6">
        <w:t>”</w:t>
      </w:r>
      <w:r w:rsidR="005A1CD6" w:rsidRPr="005A1CD6">
        <w:t>;</w:t>
      </w:r>
    </w:p>
    <w:p w14:paraId="5C83DF63" w14:textId="4F81C5E4" w:rsidR="005A1CD6" w:rsidRDefault="00822069" w:rsidP="00B254A6">
      <w:pPr>
        <w:pStyle w:val="PKTpunkt"/>
      </w:pPr>
      <w:r>
        <w:t>8</w:t>
      </w:r>
      <w:r w:rsidR="002B6745">
        <w:t>)</w:t>
      </w:r>
      <w:r w:rsidR="002B6745">
        <w:tab/>
      </w:r>
      <w:r w:rsidR="005A1CD6" w:rsidRPr="005A1CD6">
        <w:t>w § 10</w:t>
      </w:r>
      <w:r w:rsidR="00192287">
        <w:t xml:space="preserve"> w</w:t>
      </w:r>
      <w:r w:rsidR="00B254A6">
        <w:t xml:space="preserve"> </w:t>
      </w:r>
      <w:r w:rsidR="00C70BC4" w:rsidRPr="00C70BC4">
        <w:t>ust. 1 wprowadzenie do wyliczenia otrzymuje brzmienie:</w:t>
      </w:r>
    </w:p>
    <w:p w14:paraId="5D0D03BC" w14:textId="6656F1C2" w:rsidR="00EE4008" w:rsidRDefault="00EE4008" w:rsidP="00B254A6">
      <w:pPr>
        <w:pStyle w:val="ZLITCZWSPPKTzmczciwsppktliter"/>
      </w:pPr>
      <w:r w:rsidRPr="00EE4008">
        <w:t>„</w:t>
      </w:r>
      <w:r w:rsidR="004C522B">
        <w:t xml:space="preserve">1. </w:t>
      </w:r>
      <w:r w:rsidRPr="00EE4008">
        <w:t>W skład minimalnego wyposażenia stanowisk pracy dyspozytora medycznego, wojewódzkiego koordynatora ratownictwa medycznego oraz dyspozytora lotniczego wchodzą:</w:t>
      </w:r>
      <w:r w:rsidRPr="005A1CD6">
        <w:t>”</w:t>
      </w:r>
      <w:r w:rsidR="00B254A6">
        <w:t>;</w:t>
      </w:r>
    </w:p>
    <w:p w14:paraId="0C4DB168" w14:textId="09EE1904" w:rsidR="00EC747D" w:rsidRDefault="00822069" w:rsidP="00EE4008">
      <w:pPr>
        <w:pStyle w:val="PKTpunkt"/>
      </w:pPr>
      <w:r>
        <w:t>9</w:t>
      </w:r>
      <w:r w:rsidR="002B6745">
        <w:t>)</w:t>
      </w:r>
      <w:r w:rsidR="002B6745">
        <w:tab/>
      </w:r>
      <w:r w:rsidR="00EE4008" w:rsidRPr="00EE4008">
        <w:t>§ 11</w:t>
      </w:r>
      <w:r w:rsidR="00EC747D">
        <w:t xml:space="preserve"> otrzymuje brzmienie:</w:t>
      </w:r>
    </w:p>
    <w:p w14:paraId="28BF2BDB" w14:textId="4CD95FF9" w:rsidR="00EE4008" w:rsidRDefault="00EC747D" w:rsidP="00EC747D">
      <w:pPr>
        <w:pStyle w:val="ZARTzmartartykuempunktem"/>
      </w:pPr>
      <w:r w:rsidRPr="00EE4008">
        <w:t>„</w:t>
      </w:r>
      <w:r w:rsidRPr="00EC747D">
        <w:t>§</w:t>
      </w:r>
      <w:r>
        <w:t xml:space="preserve"> 11. </w:t>
      </w:r>
      <w:bookmarkStart w:id="2" w:name="_Hlk212448125"/>
      <w:r w:rsidRPr="00EC747D">
        <w:t xml:space="preserve">Przepisu § 10 ust. 3 pkt 1 nie stosuje </w:t>
      </w:r>
      <w:r>
        <w:t xml:space="preserve">do </w:t>
      </w:r>
      <w:r w:rsidRPr="00EC747D">
        <w:t>stacji dokującej w zakresie wyposażenia specjalistycznego środka transportu sanitarnego w odniesieniu do lotniczych zespołów ratownictwa medycznego</w:t>
      </w:r>
      <w:bookmarkEnd w:id="2"/>
      <w:r w:rsidR="006D4A1A">
        <w:t xml:space="preserve"> i motocyklowych jednostek ratunkowych</w:t>
      </w:r>
      <w:r w:rsidR="00EE4008" w:rsidRPr="00EE4008">
        <w:t>.</w:t>
      </w:r>
      <w:r w:rsidRPr="00EE4008">
        <w:t>”</w:t>
      </w:r>
      <w:r>
        <w:t>.</w:t>
      </w:r>
    </w:p>
    <w:p w14:paraId="5E97EF83" w14:textId="0E425EC9" w:rsidR="00927904" w:rsidRDefault="006D2D05" w:rsidP="00927904">
      <w:pPr>
        <w:pStyle w:val="ARTartustawynprozporzdzenia"/>
      </w:pPr>
      <w:r w:rsidRPr="006D2D05">
        <w:rPr>
          <w:rStyle w:val="Ppogrubienie"/>
        </w:rPr>
        <w:lastRenderedPageBreak/>
        <w:t xml:space="preserve">§ </w:t>
      </w:r>
      <w:r>
        <w:rPr>
          <w:rStyle w:val="Ppogrubienie"/>
        </w:rPr>
        <w:t xml:space="preserve">2. </w:t>
      </w:r>
      <w:r w:rsidR="00927904" w:rsidRPr="00927904">
        <w:t>Rozporządzenie wchodzi w życie po upływie 14 dni od dnia ogłoszenia</w:t>
      </w:r>
      <w:r w:rsidR="0037681F">
        <w:t>,</w:t>
      </w:r>
      <w:r w:rsidR="0037681F" w:rsidRPr="0037681F">
        <w:t xml:space="preserve"> z wyjątkiem § 1 pkt 2 lit. </w:t>
      </w:r>
      <w:r w:rsidR="00CA204B">
        <w:t>g</w:t>
      </w:r>
      <w:r w:rsidR="0037681F" w:rsidRPr="0037681F">
        <w:t>, który wchodzi w życie z dniem 1 stycznia 2028 r.</w:t>
      </w:r>
    </w:p>
    <w:p w14:paraId="38BA6E2A" w14:textId="77777777" w:rsidR="001B60BE" w:rsidRDefault="001B60BE" w:rsidP="00130690">
      <w:pPr>
        <w:pStyle w:val="NAZORGWYDnazwaorganuwydajcegoprojektowanyakt"/>
      </w:pPr>
    </w:p>
    <w:p w14:paraId="12B1F8D9" w14:textId="76B31757" w:rsidR="009474E6" w:rsidRDefault="00130690" w:rsidP="00130690">
      <w:pPr>
        <w:pStyle w:val="NAZORGWYDnazwaorganuwydajcegoprojektowanyakt"/>
      </w:pPr>
      <w:r>
        <w:t>minister zdrowia</w:t>
      </w:r>
    </w:p>
    <w:p w14:paraId="4F9363D5" w14:textId="77777777" w:rsidR="009474E6" w:rsidRDefault="009474E6">
      <w:pPr>
        <w:widowControl/>
        <w:autoSpaceDE/>
        <w:autoSpaceDN/>
        <w:adjustRightInd/>
        <w:rPr>
          <w:rFonts w:ascii="Times" w:eastAsia="Times New Roman" w:hAnsi="Times" w:cs="Times New Roman"/>
          <w:b/>
          <w:bCs/>
          <w:caps/>
          <w:kern w:val="24"/>
          <w:szCs w:val="24"/>
        </w:rPr>
      </w:pPr>
      <w:r>
        <w:br w:type="page"/>
      </w:r>
    </w:p>
    <w:p w14:paraId="4468A5A1" w14:textId="77777777" w:rsidR="00446A76" w:rsidRPr="00446A76" w:rsidRDefault="00446A76" w:rsidP="00446A76">
      <w:pPr>
        <w:pStyle w:val="ROZDZODDZOZNoznaczenierozdziauluboddziau"/>
        <w:rPr>
          <w:rStyle w:val="Ppogrubienie"/>
        </w:rPr>
      </w:pPr>
      <w:r w:rsidRPr="00446A76">
        <w:rPr>
          <w:rStyle w:val="Ppogrubienie"/>
        </w:rPr>
        <w:lastRenderedPageBreak/>
        <w:t>Uzasadnienie</w:t>
      </w:r>
    </w:p>
    <w:p w14:paraId="794B64F7" w14:textId="13AE7A80" w:rsidR="001A38F0" w:rsidRDefault="00594DD3" w:rsidP="001A38F0">
      <w:pPr>
        <w:pStyle w:val="ARTartustawynprozporzdzenia"/>
      </w:pPr>
      <w:r w:rsidRPr="00594DD3">
        <w:t>Rozporządzenie stanowi realizację upoważnienia ustawowego zawartego w art. 24g ustawy z dnia 8 września 2006 r. o Państwowym Ratownictwie Medycznym (Dz. U. z 202</w:t>
      </w:r>
      <w:r w:rsidR="00FC57FC">
        <w:t>6</w:t>
      </w:r>
      <w:r w:rsidRPr="00594DD3">
        <w:t xml:space="preserve"> r. poz. </w:t>
      </w:r>
      <w:r w:rsidR="00FC57FC">
        <w:t>141</w:t>
      </w:r>
      <w:r w:rsidRPr="00594DD3">
        <w:t>), zwanej dalej „ustawą”. Obecnie w ramach wykonania powyższego upoważnienia obowiązuje rozporządzenie Ministra Zdrowia z dnia 3 lipca 2019 r. w sprawie Systemu Wspomagania Dowodzenia Państwowego Ratownictwa Medycznego (Dz. U. poz. 1310).</w:t>
      </w:r>
    </w:p>
    <w:p w14:paraId="5621D222" w14:textId="2F3DA180" w:rsidR="00594DD3" w:rsidRDefault="00594DD3" w:rsidP="001A38F0">
      <w:pPr>
        <w:pStyle w:val="ARTartustawynprozporzdzenia"/>
      </w:pPr>
      <w:r w:rsidRPr="00594DD3">
        <w:t xml:space="preserve">Ustawa z dnia 24 kwietnia 2025 r. o zmianie ustawy o Państwowym Ratownictwie Medycznym oraz niektórych innych ustaw (Dz. U. poz. 637) wprowadziła zmianę w zakresie definicji Systemu Wspomagania Dowodzenia Państwowego Ratownictwa Medycznego (SWD PRM). Obecna definicja </w:t>
      </w:r>
      <w:r w:rsidR="00241641">
        <w:t>wyróżnia</w:t>
      </w:r>
      <w:r w:rsidRPr="00594DD3">
        <w:t xml:space="preserve"> dwa komponenty SWD PRM tj.:</w:t>
      </w:r>
    </w:p>
    <w:p w14:paraId="50C10FE3" w14:textId="4349CEE0" w:rsidR="00594DD3" w:rsidRPr="00594DD3" w:rsidRDefault="00594DD3" w:rsidP="00594DD3">
      <w:pPr>
        <w:pStyle w:val="PKTpunkt"/>
      </w:pPr>
      <w:r>
        <w:t>1</w:t>
      </w:r>
      <w:r w:rsidR="009E12B9">
        <w:t>)</w:t>
      </w:r>
      <w:r w:rsidR="009E12B9">
        <w:tab/>
      </w:r>
      <w:r w:rsidRPr="00594DD3">
        <w:t>system teleinformatyczny oraz</w:t>
      </w:r>
    </w:p>
    <w:p w14:paraId="44BC67A9" w14:textId="15021567" w:rsidR="00594DD3" w:rsidRPr="001A38F0" w:rsidRDefault="00594DD3" w:rsidP="00594DD3">
      <w:pPr>
        <w:pStyle w:val="PKTpunkt"/>
      </w:pPr>
      <w:r w:rsidRPr="00594DD3">
        <w:t>2</w:t>
      </w:r>
      <w:r w:rsidR="009E12B9" w:rsidRPr="00594DD3">
        <w:t>)</w:t>
      </w:r>
      <w:r w:rsidR="009E12B9">
        <w:tab/>
      </w:r>
      <w:r w:rsidRPr="00594DD3">
        <w:t xml:space="preserve">Podsystem Zintegrowanej Łączności Systemu Wspomagania Dowodzenia Państwowego Ratownictwa Medycznego (PZŁ SWD PRM), umożliwiający dystrybucję </w:t>
      </w:r>
      <w:r w:rsidR="006C4AF9">
        <w:t>połączeń</w:t>
      </w:r>
      <w:r w:rsidRPr="00594DD3">
        <w:t>.</w:t>
      </w:r>
    </w:p>
    <w:p w14:paraId="2C7E1E49" w14:textId="4E3C37DD" w:rsidR="00594DD3" w:rsidRPr="00594DD3" w:rsidRDefault="00594DD3" w:rsidP="00594DD3">
      <w:pPr>
        <w:pStyle w:val="ARTartustawynprozporzdzenia"/>
      </w:pPr>
      <w:r w:rsidRPr="00594DD3">
        <w:t xml:space="preserve">Spowodowało to konieczność ujęcia PZŁ SWD PRM w rozporządzeniu Ministra Zdrowia z dnia 3 lipca 2019 r. w sprawie Systemu Wspomagania Dowodzenia Państwowego Ratownictwa Medycznego. PZŁ SWD PRM zapewnia obsługę łączności radiowej i telefonicznej oraz możliwość generowania statystyk dla ww. rodzajów łączności. Projekt rozporządzenia wprowadza również inne minimalne funkcjonalności PZŁ SWD PRM, które obecnie już działają, ale wymagają usankcjonowania. Architektura PZŁ SWD PRM polega na tym, że podsystem ten działa w oparciu o </w:t>
      </w:r>
      <w:r w:rsidR="00790130" w:rsidRPr="00790130">
        <w:t>infrastrukturę teleinformatyczną zlokalizowaną w centrach przetwarzania danych na potrzeby SWD PRM</w:t>
      </w:r>
      <w:r w:rsidRPr="00594DD3">
        <w:t xml:space="preserve">, które stanowią logiczną całość infrastruktury teleinformatycznej PZŁ SWD PRM, oraz zapewnia dystrybucję połączeń </w:t>
      </w:r>
      <w:r w:rsidR="00313BF7">
        <w:t xml:space="preserve">również </w:t>
      </w:r>
      <w:r w:rsidRPr="00594DD3">
        <w:t xml:space="preserve">w sytuacji awarii. </w:t>
      </w:r>
    </w:p>
    <w:p w14:paraId="7D5CB440" w14:textId="1850D045" w:rsidR="00594DD3" w:rsidRDefault="00241641" w:rsidP="00594DD3">
      <w:pPr>
        <w:pStyle w:val="ARTartustawynprozporzdzenia"/>
      </w:pPr>
      <w:r w:rsidRPr="00241641">
        <w:t xml:space="preserve">Projekt rozporządzenia aktualizuje także katalog minimalnych funkcjonalności systemu teleinformatycznego SWD PRM, umożliwiających realizację zadań przez dyżurnych Krajowego Centrum Monitorowania Ratownictwa Medycznego, dyspozytorów medycznych oraz dyspozytorów lotniczych w Centrum Operacyjnym Lotniczego Pogotowia Ratunkowego, w związku z wejściem w życie art. 26d oraz art. 27a ust. 2 pkt 6 ustawy. W </w:t>
      </w:r>
      <w:r w:rsidR="009E12B9">
        <w:t>projekcie rozporz</w:t>
      </w:r>
      <w:r w:rsidR="00192287">
        <w:t>ą</w:t>
      </w:r>
      <w:r w:rsidR="009E12B9">
        <w:t>dzenia</w:t>
      </w:r>
      <w:r w:rsidR="009E12B9" w:rsidRPr="00241641">
        <w:t xml:space="preserve"> </w:t>
      </w:r>
      <w:r w:rsidRPr="00241641">
        <w:t xml:space="preserve">dodano również funkcjonalność SWD PRM pozwalającą na monitorowanie przez Krajowe Centrum Monitorowania Ratownictwa Medycznego przebiegu zdarzeń obsługiwanych przez dyspozytorów medycznych oraz zespoły ratownictwa medycznego, w tym zdarzeń, których skutki spowodowały stan nagłego zagrożenia zdrowotnego znacznej </w:t>
      </w:r>
      <w:r w:rsidRPr="00241641">
        <w:lastRenderedPageBreak/>
        <w:t>liczby osób oraz zdarzeń z użyciem czynników CBRNE (czynniki chemiczne, biologiczne, radiologiczne, nuklearne oraz wybuchowe, które ze względu na swoje właściwości zostały użyte lub mogły zostać użyte w sposób celowy do wywołania zagrożenia dla życia i zdrowia ludzi, zwierząt, mienia oraz środowiska naturalnego) lub HAZMAT (ang. hazardous materials, czyli wszelkie materiały, które w warunkach transportu lub przechowywania mogą stwarzać nieuzasadnione ryzyko dla zdrowia, bezpieczeństwa lub mienia), co ma szczególne znaczenie w obliczu obecnych zagrożeń zewnętrznych.</w:t>
      </w:r>
    </w:p>
    <w:p w14:paraId="687C045E" w14:textId="6DFD6C78" w:rsidR="00594DD3" w:rsidRDefault="00594DD3" w:rsidP="00594DD3">
      <w:pPr>
        <w:pStyle w:val="ARTartustawynprozporzdzenia"/>
      </w:pPr>
      <w:r w:rsidRPr="00594DD3">
        <w:t>Zawarte w projekcie rozporządzenia zmiany wynikają również z</w:t>
      </w:r>
      <w:r w:rsidR="009E12B9">
        <w:t>e zmian wprowadzonych</w:t>
      </w:r>
      <w:r w:rsidRPr="00594DD3">
        <w:t xml:space="preserve"> </w:t>
      </w:r>
      <w:r w:rsidR="009E12B9" w:rsidRPr="00594DD3">
        <w:t>rozporządzeni</w:t>
      </w:r>
      <w:r w:rsidR="009E12B9">
        <w:t>em</w:t>
      </w:r>
      <w:r w:rsidR="009E12B9" w:rsidRPr="00594DD3">
        <w:t xml:space="preserve"> </w:t>
      </w:r>
      <w:r w:rsidRPr="00594DD3">
        <w:t>Ministra Zdrowia z dnia 9 lipca 2025 r. zmieniając</w:t>
      </w:r>
      <w:r w:rsidR="009E12B9">
        <w:t>ym</w:t>
      </w:r>
      <w:r w:rsidRPr="00594DD3">
        <w:t xml:space="preserve"> rozporządzenie w sprawie rodzajów elektronicznej dokumentacji medycznej (Dz. U. poz. 930), klasyfikującego kartę medycznych czynności ratunkowych i kartę medyczną lotniczego zespołu ratownictwa medycznego jako elektroniczną dokumentację medyczną, co nastąpi</w:t>
      </w:r>
      <w:r w:rsidR="00313BF7">
        <w:t>ło</w:t>
      </w:r>
      <w:r w:rsidRPr="00594DD3">
        <w:t xml:space="preserve"> z dniem 1 stycznia 2026 r. Natomiast karta zlecenia wylotu lotniczego zespołu ratownictwa medycznego i karta zlecenia wyjazdu zespołu naziemnego prowadzone w SWD PRM nadal pozostaną dokumentacją medyczną prowadzoną w postaci elektronicznej. W związku z powyższym SWD PRM będzie obsługiwał zarówno elektroniczną dokumentację medyczną, jak i dokumentację medyczną prowadzoną w postaci elektronicznej.</w:t>
      </w:r>
    </w:p>
    <w:p w14:paraId="0238FE07" w14:textId="1CEEA94E" w:rsidR="00790130" w:rsidRPr="00594DD3" w:rsidRDefault="00790130" w:rsidP="00594DD3">
      <w:pPr>
        <w:pStyle w:val="ARTartustawynprozporzdzenia"/>
      </w:pPr>
      <w:r>
        <w:t>W projekcie uwzględniono również wyłączenie stosowania prze</w:t>
      </w:r>
      <w:r w:rsidR="00E43912">
        <w:t>z</w:t>
      </w:r>
      <w:r>
        <w:t xml:space="preserve"> Lotnicze Pogotowie Ratunkowe przepisów</w:t>
      </w:r>
      <w:r w:rsidRPr="00935CDF">
        <w:t xml:space="preserve"> § 9 ust. 6 pkt 1</w:t>
      </w:r>
      <w:r w:rsidR="009E12B9">
        <w:t xml:space="preserve"> </w:t>
      </w:r>
      <w:r w:rsidR="00E43912">
        <w:t xml:space="preserve">i </w:t>
      </w:r>
      <w:r w:rsidRPr="00935CDF">
        <w:t>10</w:t>
      </w:r>
      <w:r>
        <w:t xml:space="preserve"> </w:t>
      </w:r>
      <w:r w:rsidRPr="00935CDF">
        <w:t>rozporządzeni</w:t>
      </w:r>
      <w:r>
        <w:t>a</w:t>
      </w:r>
      <w:r w:rsidRPr="00935CDF">
        <w:t xml:space="preserve"> Ministra Zdrowia z dnia 3 lipca 2019 r. w sprawie Systemu Wspomagania Dowodzenia Państwowego Ratownictwa Medycznego</w:t>
      </w:r>
      <w:r>
        <w:t xml:space="preserve">, dotyczących </w:t>
      </w:r>
      <w:r w:rsidRPr="00855575">
        <w:t>dysponenta zespołów ratownictwa medycznego jako administratora dysponenta SWD PRM</w:t>
      </w:r>
      <w:r w:rsidR="00E43912">
        <w:t>,</w:t>
      </w:r>
      <w:r>
        <w:t xml:space="preserve"> </w:t>
      </w:r>
      <w:r w:rsidR="00E43912" w:rsidRPr="00E43912">
        <w:t>w zakresie współpracy z administratorem wojewódzkim SWD PRM i zgłaszania incydentów do tego administratora</w:t>
      </w:r>
      <w:r>
        <w:t>.</w:t>
      </w:r>
      <w:r w:rsidR="004C152E">
        <w:t xml:space="preserve"> Uzasadnieniem dla tej zmiany jest ten fakt, że wojewoda jako administrator SWD PRM nie odpowiada za funkcjonowanie SWD PRM w Lotniczym Pogotowiu Ratunkowym ani za współpracę w tym zakresie. Właściwym jest tutaj natomiast administrator centralny SWD PRM, czyli również Lotnicze Pogotowie Ratunkowe, a dokładnie Krajowe Centrum Monitorowania Ratownictwa Medycznego.</w:t>
      </w:r>
    </w:p>
    <w:p w14:paraId="58A29B87" w14:textId="0A00C3F7" w:rsidR="00146308" w:rsidRPr="00146308" w:rsidRDefault="00594DD3" w:rsidP="00146308">
      <w:r w:rsidRPr="00594DD3">
        <w:t>Ponadto w projekcie rozporządzenia uwzględniono to, iż SWD PRM komunikuje się z systemem informacji w ochronie zdrowia, o którym mowa w ustawie z dnia 28 kwietnia 2011 r. o systemie informacji w ochronie zdrowia (Dz.U. z 2025 r. poz. 302 i 779</w:t>
      </w:r>
      <w:r w:rsidR="00FC57FC">
        <w:t>)</w:t>
      </w:r>
      <w:r w:rsidRPr="00594DD3">
        <w:t xml:space="preserve">. </w:t>
      </w:r>
      <w:r w:rsidR="00313BF7">
        <w:t>S</w:t>
      </w:r>
      <w:r w:rsidR="00146308">
        <w:t xml:space="preserve">tworzono </w:t>
      </w:r>
      <w:r w:rsidR="00313BF7">
        <w:t xml:space="preserve">ponadto </w:t>
      </w:r>
      <w:r w:rsidR="00146308">
        <w:t>rozwiązanie pod nazwą "</w:t>
      </w:r>
      <w:r w:rsidR="00146308" w:rsidRPr="00146308">
        <w:t>Moduł NFZ</w:t>
      </w:r>
      <w:r w:rsidR="00146308">
        <w:t>", któr</w:t>
      </w:r>
      <w:r w:rsidR="00FC57FC">
        <w:t>e</w:t>
      </w:r>
      <w:r w:rsidR="00146308" w:rsidRPr="00146308">
        <w:t xml:space="preserve"> służy do obsługi procesów związanych z rozliczaniem i ewidencją świadczeń finansowanych przez Narodowy Fundusz Zdrowia. </w:t>
      </w:r>
      <w:r w:rsidR="008A2700" w:rsidRPr="008A2700">
        <w:lastRenderedPageBreak/>
        <w:t xml:space="preserve">Moduł NFZ umożliwia gromadzenie, przetwarzanie oraz przekazywanie danych dotyczących realizacji umów </w:t>
      </w:r>
      <w:r w:rsidR="00313BF7">
        <w:t xml:space="preserve">zawartych </w:t>
      </w:r>
      <w:r w:rsidR="008A2700" w:rsidRPr="008A2700">
        <w:t>z NFZ, w tym informacji o wykonanych świadczeniach i o personelu zaangażowanym do ich realizacji. Dzięki integracji ww. modułu z innymi modułami SWD PRM zapewniona jest spójność danych, automatyzacja procesu rozliczeń świadczeń oraz wsparcie raportowania  zgodnego z wymaganiami NFZ.</w:t>
      </w:r>
    </w:p>
    <w:p w14:paraId="78C07392" w14:textId="259D1499" w:rsidR="00594DD3" w:rsidRPr="00594DD3" w:rsidRDefault="00594DD3" w:rsidP="00594DD3">
      <w:pPr>
        <w:pStyle w:val="ARTartustawynprozporzdzenia"/>
      </w:pPr>
      <w:r w:rsidRPr="00594DD3">
        <w:t xml:space="preserve">Komunikacja </w:t>
      </w:r>
      <w:r w:rsidR="00FC57FC">
        <w:t xml:space="preserve">SWD PRM </w:t>
      </w:r>
      <w:r w:rsidR="00313BF7">
        <w:t xml:space="preserve">z systemami, o których mowa powyżej </w:t>
      </w:r>
      <w:r w:rsidR="003250B3" w:rsidRPr="003250B3">
        <w:t>zachodzi również obecnie i służy celom statystycznym, informacyjnym, analitycznym i rozliczeniowym. Wobec faktu, iż ww. systemy teleinformatyczne podlegają ciągłemu rozwojowi, możliwość wymiany informacji między nimi jest kluczowa w celu poprawy jakości danych przetwarzanych w tych systemach</w:t>
      </w:r>
      <w:r w:rsidRPr="00594DD3">
        <w:t xml:space="preserve">.  </w:t>
      </w:r>
    </w:p>
    <w:p w14:paraId="0A1E97B0" w14:textId="3C73B411" w:rsidR="00594DD3" w:rsidRPr="00594DD3" w:rsidRDefault="00594DD3" w:rsidP="00594DD3">
      <w:pPr>
        <w:pStyle w:val="ARTartustawynprozporzdzenia"/>
      </w:pPr>
      <w:r w:rsidRPr="00594DD3">
        <w:t xml:space="preserve">Projekt zakłada także wyodrębnienie w SWD PRM infrastruktury koniecznej do szkolenia obecnych i przyszłych użytkowników tego systemu, w tym studentów kierunków medycznych, którzy muszą odbywać praktyki w dyspozytorniach medycznych i zespołach ratownictwa medycznego. Potrzeby w powyższym zakresie były zgłaszane do Ministerstwa Zdrowia przez urzędy wojewódzkie oraz przez Krajowe Centrum Monitorowania Ratownictwa Medycznego. W celu realizacji zadania konieczny jest zakup serwerów oraz </w:t>
      </w:r>
      <w:r w:rsidR="00787659" w:rsidRPr="00787659">
        <w:t xml:space="preserve">usługi serwisu dla urządzeń </w:t>
      </w:r>
      <w:r w:rsidR="00787659">
        <w:t xml:space="preserve">i </w:t>
      </w:r>
      <w:r w:rsidRPr="00594DD3">
        <w:t>licencji, aby wyodrębnić infrastrukturę ćwiczebną od części wykorzystywanej do obsługi rzeczywistych zdarzeń. Ze względu na konieczność zapewnienia finansowania i zbudowania infrastruktury</w:t>
      </w:r>
      <w:r w:rsidR="00241641">
        <w:t xml:space="preserve"> środowiska szkoleniowego</w:t>
      </w:r>
      <w:r w:rsidRPr="00594DD3">
        <w:t xml:space="preserve">, narzędzie szkoleniowe stanie się dostępne od dnia 1 stycznia 2028 r. </w:t>
      </w:r>
    </w:p>
    <w:p w14:paraId="52ADE0ED" w14:textId="77777777" w:rsidR="00594DD3" w:rsidRPr="00594DD3" w:rsidRDefault="00594DD3" w:rsidP="00594DD3">
      <w:pPr>
        <w:pStyle w:val="ARTartustawynprozporzdzenia"/>
      </w:pPr>
      <w:r w:rsidRPr="00594DD3">
        <w:t xml:space="preserve">W projekcie rozporządzenia zaktualizowano sposób utrzymania i zarządzania SWD PRM przez wskazanie czynności, które powinny być wykonywane przez administratorów na poziomie: </w:t>
      </w:r>
    </w:p>
    <w:p w14:paraId="739AC175" w14:textId="77777777" w:rsidR="00594DD3" w:rsidRPr="00594DD3" w:rsidRDefault="00594DD3" w:rsidP="004159A4">
      <w:pPr>
        <w:pStyle w:val="PKTpunkt"/>
      </w:pPr>
      <w:r w:rsidRPr="00594DD3">
        <w:t>1)</w:t>
      </w:r>
      <w:r w:rsidRPr="00594DD3">
        <w:tab/>
        <w:t xml:space="preserve">centralnym, </w:t>
      </w:r>
    </w:p>
    <w:p w14:paraId="12FC8BC9" w14:textId="77777777" w:rsidR="00594DD3" w:rsidRPr="00594DD3" w:rsidRDefault="00594DD3" w:rsidP="004159A4">
      <w:pPr>
        <w:pStyle w:val="PKTpunkt"/>
      </w:pPr>
      <w:r w:rsidRPr="00594DD3">
        <w:t>2)</w:t>
      </w:r>
      <w:r w:rsidRPr="00594DD3">
        <w:tab/>
        <w:t>wojewódzkim,</w:t>
      </w:r>
    </w:p>
    <w:p w14:paraId="7D8B4F3E" w14:textId="77777777" w:rsidR="00594DD3" w:rsidRPr="00594DD3" w:rsidRDefault="00594DD3" w:rsidP="004159A4">
      <w:pPr>
        <w:pStyle w:val="PKTpunkt"/>
      </w:pPr>
      <w:r w:rsidRPr="00594DD3">
        <w:t>3)</w:t>
      </w:r>
      <w:r w:rsidRPr="00594DD3">
        <w:tab/>
        <w:t xml:space="preserve">dysponenta zespołów ratownictwa medycznego. </w:t>
      </w:r>
    </w:p>
    <w:p w14:paraId="646C0AB0" w14:textId="162C07C1" w:rsidR="00594DD3" w:rsidRPr="00594DD3" w:rsidRDefault="00594DD3" w:rsidP="00594DD3">
      <w:pPr>
        <w:pStyle w:val="ARTartustawynprozporzdzenia"/>
      </w:pPr>
      <w:r w:rsidRPr="00594DD3">
        <w:t xml:space="preserve">Jako że od dnia 1 stycznia 2022 r. dyspozytornie medyczne stanowią komórki organizacyjne urzędów wojewódzkich, a nie dysponentów zespołów ratownictwa medycznego, obsługa techniczna SWD PRM na poziomie dyspozytorni medycznej i wojewódzkich koordynatorów ratownictwa medycznego </w:t>
      </w:r>
      <w:r w:rsidR="00241641">
        <w:t>jest</w:t>
      </w:r>
      <w:r w:rsidRPr="00594DD3">
        <w:t xml:space="preserve"> realizowana przez administratorów wojewódzkich</w:t>
      </w:r>
      <w:r w:rsidR="00CA204B">
        <w:t xml:space="preserve"> SWD PRM</w:t>
      </w:r>
      <w:r w:rsidRPr="00594DD3">
        <w:t xml:space="preserve">, zatrudnionych w tych urzędach. Jednocześnie w celu poprawy </w:t>
      </w:r>
      <w:r w:rsidRPr="00594DD3">
        <w:lastRenderedPageBreak/>
        <w:t>funkcjonowania systemu</w:t>
      </w:r>
      <w:r w:rsidR="00FC57FC">
        <w:t>,</w:t>
      </w:r>
      <w:r w:rsidRPr="00594DD3">
        <w:t xml:space="preserve"> zakłada się zacieśnienie współpracy między administratorami </w:t>
      </w:r>
      <w:r w:rsidR="00CA204B">
        <w:t xml:space="preserve">SWD PRM </w:t>
      </w:r>
      <w:r w:rsidRPr="00594DD3">
        <w:t>na poszczególnych szczeblach.</w:t>
      </w:r>
    </w:p>
    <w:p w14:paraId="1FE2E3DF" w14:textId="25888E64" w:rsidR="00594DD3" w:rsidRPr="00594DD3" w:rsidRDefault="00594DD3" w:rsidP="00594DD3">
      <w:pPr>
        <w:pStyle w:val="ARTartustawynprozporzdzenia"/>
      </w:pPr>
      <w:r w:rsidRPr="00594DD3">
        <w:t xml:space="preserve">Mając na uwadze przyjęte rozwiązania dotyczące zarówno organizacji </w:t>
      </w:r>
      <w:r w:rsidR="00CA204B">
        <w:t>SWD PRM</w:t>
      </w:r>
      <w:r w:rsidRPr="00594DD3">
        <w:t>, jak i konieczność ujednolicenia wymagań dotyczących wyposażenia stanowisk pracy poszczególnych grup użytkowników, określono wymagania sprzętowe dla stanowisk pracy wykorzystujących SWD PRM w Centrum Operacyjnym Lotniczego Pogotowia Ratunkowego. Ze względu na wdrożenie SWD PRM w Lotniczym Pogotowiu Ratunkowym, co nastąpi</w:t>
      </w:r>
      <w:r w:rsidR="00CA204B">
        <w:t>ło</w:t>
      </w:r>
      <w:r w:rsidRPr="00594DD3">
        <w:t xml:space="preserve"> </w:t>
      </w:r>
      <w:r w:rsidR="00CA204B">
        <w:t xml:space="preserve">pod koniec </w:t>
      </w:r>
      <w:r w:rsidRPr="00594DD3">
        <w:t>2025 r., przepis dotyczący zapewnienia sprzętu do obsługi SWD PRM będzie dotyczył również tego podmiotu – zarówno w miejscach stacjonowania lotniczych zespołów ratownictwa medycznego, jak i w statkach powietrznych. Ponieważ urządzenia GPS w statkach powietrznych są element</w:t>
      </w:r>
      <w:r w:rsidR="00CA204B">
        <w:t>ami</w:t>
      </w:r>
      <w:r w:rsidRPr="00594DD3">
        <w:t xml:space="preserve"> osprzętu pokładowego, to nie będą one podlegać zakupom na podstawie art. 24a ust 7 ustawy.</w:t>
      </w:r>
      <w:r w:rsidR="00855575">
        <w:t xml:space="preserve"> </w:t>
      </w:r>
      <w:r w:rsidR="00855575" w:rsidRPr="00855575">
        <w:t xml:space="preserve">Jednocześnie ze względów technicznych </w:t>
      </w:r>
      <w:r w:rsidR="00241641">
        <w:t>l</w:t>
      </w:r>
      <w:r w:rsidR="00855575" w:rsidRPr="00855575">
        <w:t xml:space="preserve">otnicze </w:t>
      </w:r>
      <w:r w:rsidR="00241641">
        <w:t>z</w:t>
      </w:r>
      <w:r w:rsidR="00855575" w:rsidRPr="00855575">
        <w:t xml:space="preserve">espoły </w:t>
      </w:r>
      <w:r w:rsidR="00241641">
        <w:t>ratownictwa medycznego</w:t>
      </w:r>
      <w:r w:rsidR="00855575" w:rsidRPr="00855575">
        <w:t xml:space="preserve"> </w:t>
      </w:r>
      <w:r w:rsidR="00E43912">
        <w:t xml:space="preserve">i motocyklowe jednostki ratunkowe </w:t>
      </w:r>
      <w:r w:rsidR="00855575" w:rsidRPr="00855575">
        <w:t>zostały zwolnione z obowiązku montowania w statku powietrznym stacji dokującej dla tabletu. </w:t>
      </w:r>
    </w:p>
    <w:p w14:paraId="5E4CA4FF" w14:textId="178D8556" w:rsidR="00594DD3" w:rsidRPr="00594DD3" w:rsidRDefault="00594DD3" w:rsidP="00594DD3">
      <w:pPr>
        <w:pStyle w:val="ARTartustawynprozporzdzenia"/>
      </w:pPr>
      <w:r w:rsidRPr="00594DD3">
        <w:t xml:space="preserve">Ponadto w projektowanym rozporządzeniu uwzględniono zmiany wynikające z rozwoju SWD PRM, umożliwiające generowanie danych w żądanych zakresach i konfiguracjach </w:t>
      </w:r>
      <w:r w:rsidR="002E76C1">
        <w:t xml:space="preserve">w formie raportów predefiniowanych </w:t>
      </w:r>
      <w:r w:rsidRPr="00594DD3">
        <w:t>w różnych modułach, co skutkuje uchyleniem przepisów mówiących, że taką możliwość daje wyłącznie moduł raportowy.</w:t>
      </w:r>
      <w:r w:rsidR="002E76C1">
        <w:t xml:space="preserve"> </w:t>
      </w:r>
      <w:r w:rsidR="00E43912">
        <w:t>Natomiast m</w:t>
      </w:r>
      <w:r w:rsidR="002E76C1">
        <w:t>ożliwość generowania raportów swobodnych pozostanie jedynie w module raportowym.</w:t>
      </w:r>
    </w:p>
    <w:p w14:paraId="3D62B350" w14:textId="7198DCC9" w:rsidR="00594DD3" w:rsidRPr="00594DD3" w:rsidRDefault="00594DD3" w:rsidP="00594DD3">
      <w:pPr>
        <w:pStyle w:val="ARTartustawynprozporzdzenia"/>
      </w:pPr>
      <w:r w:rsidRPr="00594DD3">
        <w:t>Dodatkowo przedmiotowa nowelizacja dokonuje aktualizacji w zakresie zastąpienia przepisu odwołującego się do nieobowiązującej już ustawy z dnia 16 lipca 2004 r. – Prawo telekomunikacyjne (Dz. U. z 2024 r. poz. 34 i 834) przepisem odwołującym się do zastępującej ją ustawy z dnia 12 lipca 2024 r. – Prawo komunikacji elektronicznej (Dz. U. poz. 122</w:t>
      </w:r>
      <w:r w:rsidR="00FC57FC">
        <w:t>1</w:t>
      </w:r>
      <w:r w:rsidRPr="00594DD3">
        <w:t xml:space="preserve">, z późn. zm.). </w:t>
      </w:r>
    </w:p>
    <w:p w14:paraId="5A248B3E" w14:textId="3298D555" w:rsidR="00594DD3" w:rsidRDefault="00594DD3" w:rsidP="00594DD3">
      <w:pPr>
        <w:pStyle w:val="ARTartustawynprozporzdzenia"/>
      </w:pPr>
      <w:r w:rsidRPr="00594DD3">
        <w:t xml:space="preserve">Planuje się, że rozporządzenie wejdzie w życie </w:t>
      </w:r>
      <w:r w:rsidR="00CA204B">
        <w:t>po</w:t>
      </w:r>
      <w:r w:rsidRPr="00594DD3">
        <w:t xml:space="preserve"> upływ</w:t>
      </w:r>
      <w:r w:rsidR="00CA204B">
        <w:t>ie</w:t>
      </w:r>
      <w:r w:rsidRPr="00594DD3">
        <w:t xml:space="preserve"> 14 dni od dnia ogłoszenia, z wyjątkiem zmiany dotyczącej wyodrębnienia w SWD PRM infrastruktury koniecznej do szkolenia obecnych i przyszłych użytkowników tego systemu – zmiana ta ma wejś</w:t>
      </w:r>
      <w:r w:rsidR="00241641">
        <w:t>ć</w:t>
      </w:r>
      <w:r w:rsidRPr="00594DD3">
        <w:t xml:space="preserve"> w życie z </w:t>
      </w:r>
      <w:r w:rsidR="00CA204B">
        <w:t>dniem 1 stycznia</w:t>
      </w:r>
      <w:r w:rsidR="00CA204B" w:rsidRPr="00594DD3">
        <w:t xml:space="preserve"> </w:t>
      </w:r>
      <w:r w:rsidRPr="00594DD3">
        <w:t>2028 r.</w:t>
      </w:r>
      <w:r w:rsidR="00CA204B">
        <w:t>,</w:t>
      </w:r>
      <w:r w:rsidRPr="00594DD3">
        <w:t xml:space="preserve"> w związku z koniecznością odpowiedniego przygotowania się do realizacji tego zadania.</w:t>
      </w:r>
    </w:p>
    <w:p w14:paraId="392DA308" w14:textId="5A6B8124" w:rsidR="001A38F0" w:rsidRPr="001A38F0" w:rsidRDefault="001A38F0" w:rsidP="001A38F0">
      <w:pPr>
        <w:pStyle w:val="NIEARTTEKSTtekstnieartykuowanynppodstprawnarozplubpreambua"/>
      </w:pPr>
      <w:r w:rsidRPr="001A38F0">
        <w:t xml:space="preserve">Projekt rozporządzenia </w:t>
      </w:r>
      <w:r w:rsidR="003250B3">
        <w:t>w zakresie</w:t>
      </w:r>
      <w:r w:rsidRPr="001A38F0">
        <w:t xml:space="preserve"> wpływu na sektor mikro-, małych</w:t>
      </w:r>
      <w:r w:rsidR="003250B3">
        <w:t>,</w:t>
      </w:r>
      <w:r w:rsidRPr="001A38F0">
        <w:t xml:space="preserve"> średnich </w:t>
      </w:r>
      <w:r w:rsidR="003250B3">
        <w:t xml:space="preserve">i dużych </w:t>
      </w:r>
      <w:r w:rsidRPr="001A38F0">
        <w:t>przedsiębiorstw</w:t>
      </w:r>
      <w:r w:rsidR="003250B3">
        <w:t xml:space="preserve"> </w:t>
      </w:r>
      <w:r w:rsidR="003250B3" w:rsidRPr="003250B3">
        <w:t>usprawni realizacj</w:t>
      </w:r>
      <w:r w:rsidR="00FC57FC">
        <w:t>ę</w:t>
      </w:r>
      <w:r w:rsidR="003250B3" w:rsidRPr="003250B3">
        <w:t xml:space="preserve"> zadań administratora SWD PRM i współprac</w:t>
      </w:r>
      <w:r w:rsidR="00FC57FC">
        <w:t>ę</w:t>
      </w:r>
      <w:r w:rsidR="003250B3" w:rsidRPr="003250B3">
        <w:t xml:space="preserve"> administratorów różnych szczebli</w:t>
      </w:r>
      <w:r w:rsidRPr="001A38F0">
        <w:t>.</w:t>
      </w:r>
    </w:p>
    <w:p w14:paraId="26D442B3" w14:textId="3CBADCBA" w:rsidR="001A38F0" w:rsidRPr="001A38F0" w:rsidRDefault="001A38F0" w:rsidP="001A38F0">
      <w:pPr>
        <w:pStyle w:val="NIEARTTEKSTtekstnieartykuowanynppodstprawnarozplubpreambua"/>
      </w:pPr>
      <w:r w:rsidRPr="001A38F0">
        <w:lastRenderedPageBreak/>
        <w:t>Projekt rozporządzenia nie zawiera przepisów technicznych i w związku z tym nie wymaga notyfikacji w rozumieniu przepisów rozporządzenia Rady Ministrów z dnia 23 grudnia 2002 r. w sprawie sposobu funkcjonowania krajowego systemu notyfikacji norm i</w:t>
      </w:r>
      <w:r w:rsidR="003729AC">
        <w:t> </w:t>
      </w:r>
      <w:r w:rsidRPr="001A38F0">
        <w:t>aktów prawnych (Dz. U. poz. 2039 oraz z 2004 r. poz. 597).</w:t>
      </w:r>
    </w:p>
    <w:p w14:paraId="380F89DF" w14:textId="77777777" w:rsidR="001A38F0" w:rsidRPr="001A38F0" w:rsidRDefault="001A38F0" w:rsidP="001A38F0">
      <w:pPr>
        <w:pStyle w:val="NIEARTTEKSTtekstnieartykuowanynppodstprawnarozplubpreambua"/>
      </w:pPr>
      <w:r w:rsidRPr="001A38F0">
        <w:t>Projekt rozporządzenia nie zawiera wymogów nakładanych na usługodawców podlegających notyfikacji, o której mowa w art. 15 ust. 7 i art. 39 ust. 5 dyrektywy 2006/123/WE Parlamentu Europejskiego i Rady z dnia 12 grudnia 2006 r. dotyczącej usług na rynku wewnętrznym (Dz. Urz. UE L 376 z 27.12.2006, str. 36).</w:t>
      </w:r>
    </w:p>
    <w:p w14:paraId="4728F65F" w14:textId="77777777" w:rsidR="001A38F0" w:rsidRPr="001A38F0" w:rsidRDefault="001A38F0" w:rsidP="001A38F0">
      <w:pPr>
        <w:pStyle w:val="NIEARTTEKSTtekstnieartykuowanynppodstprawnarozplubpreambua"/>
      </w:pPr>
      <w:r w:rsidRPr="001A38F0">
        <w:t>Projekt rozporządzenia nie wywiera wpływu na obszar danych osobowych. W związku z tym, nie przeprowadzono oceny skutków dla ochrony danych osobowych, o której mowa w art.  35 ust.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w:t>
      </w:r>
    </w:p>
    <w:p w14:paraId="0980637F" w14:textId="77777777" w:rsidR="001A38F0" w:rsidRPr="001A38F0" w:rsidRDefault="001A38F0" w:rsidP="001A38F0">
      <w:pPr>
        <w:pStyle w:val="NIEARTTEKSTtekstnieartykuowanynppodstprawnarozplubpreambua"/>
      </w:pPr>
      <w:r w:rsidRPr="001A38F0">
        <w:t>Projekt rozporządzenia nie podlega obowiązkowi przedstawienia właściwym organom i instytucjom Unii Europejskiej, w tym Europejskiemu Bankowi Centralnemu, w celu uzyskania opinii, dokonania powiadomienia, konsultacji albo uzgodnienia.</w:t>
      </w:r>
    </w:p>
    <w:p w14:paraId="1D75AF78" w14:textId="77777777" w:rsidR="001A38F0" w:rsidRPr="001A38F0" w:rsidRDefault="001A38F0" w:rsidP="001A38F0">
      <w:pPr>
        <w:pStyle w:val="NIEARTTEKSTtekstnieartykuowanynppodstprawnarozplubpreambua"/>
      </w:pPr>
      <w:r w:rsidRPr="001A38F0">
        <w:t>Nie istnieją alternatywne środki w stosunku do projektowanego rozporządzenia umożliwiające osiągniecie zamierzonego celu.</w:t>
      </w:r>
    </w:p>
    <w:p w14:paraId="46D94823" w14:textId="77777777" w:rsidR="001A38F0" w:rsidRPr="001A38F0" w:rsidRDefault="001A38F0" w:rsidP="001A38F0">
      <w:pPr>
        <w:pStyle w:val="NIEARTTEKSTtekstnieartykuowanynppodstprawnarozplubpreambua"/>
      </w:pPr>
      <w:r w:rsidRPr="001A38F0">
        <w:t>Projekt rozporządzenia nie jest objęty prawem Unii Europejskiej.</w:t>
      </w:r>
    </w:p>
    <w:p w14:paraId="6AC268CD" w14:textId="77777777" w:rsidR="00FE4DB2" w:rsidRPr="00FE7581" w:rsidRDefault="00FE4DB2" w:rsidP="00886D39">
      <w:pPr>
        <w:pStyle w:val="PKTpunkt"/>
      </w:pPr>
    </w:p>
    <w:sectPr w:rsidR="00FE4DB2" w:rsidRPr="00FE7581" w:rsidSect="001A7F15">
      <w:headerReference w:type="default" r:id="rId12"/>
      <w:footnotePr>
        <w:numRestart w:val="eachSect"/>
      </w:footnotePr>
      <w:pgSz w:w="11906" w:h="16838"/>
      <w:pgMar w:top="1560" w:right="1434" w:bottom="1560"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D71E3" w14:textId="77777777" w:rsidR="009D6121" w:rsidRDefault="009D6121">
      <w:r>
        <w:separator/>
      </w:r>
    </w:p>
  </w:endnote>
  <w:endnote w:type="continuationSeparator" w:id="0">
    <w:p w14:paraId="01634FE2" w14:textId="77777777" w:rsidR="009D6121" w:rsidRDefault="009D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56049" w14:textId="77777777" w:rsidR="009D6121" w:rsidRDefault="009D6121">
      <w:r>
        <w:separator/>
      </w:r>
    </w:p>
  </w:footnote>
  <w:footnote w:type="continuationSeparator" w:id="0">
    <w:p w14:paraId="197F1CE5" w14:textId="77777777" w:rsidR="009D6121" w:rsidRDefault="009D6121">
      <w:r>
        <w:continuationSeparator/>
      </w:r>
    </w:p>
  </w:footnote>
  <w:footnote w:id="1">
    <w:p w14:paraId="323DB110" w14:textId="0A0B9BD1" w:rsidR="00473AEE" w:rsidRDefault="00473AEE" w:rsidP="00473AEE">
      <w:pPr>
        <w:pStyle w:val="ODNONIKtreodnonika"/>
      </w:pPr>
      <w:r>
        <w:rPr>
          <w:rStyle w:val="Odwoanieprzypisudolnego"/>
        </w:rPr>
        <w:footnoteRef/>
      </w:r>
      <w:r>
        <w:rPr>
          <w:rStyle w:val="IGPindeksgrnyipogrubienie"/>
        </w:rPr>
        <w:t>)</w:t>
      </w:r>
      <w:r>
        <w:rPr>
          <w:rStyle w:val="IGPindeksgrnyipogrubienie"/>
        </w:rPr>
        <w:tab/>
      </w:r>
      <w:r w:rsidRPr="004A3656">
        <w:t xml:space="preserve">Minister Zdrowia kieruje działem administracji rządowej – zdrowie, na podstawie § 1 ust. 2 rozporządzenia Prezesa Rady Ministrów z dnia </w:t>
      </w:r>
      <w:r>
        <w:t>25 lipca 2025</w:t>
      </w:r>
      <w:r w:rsidRPr="004A3656">
        <w:t xml:space="preserve"> r. w sprawie szczegółowego zakresu działania Ministra Zdrowia (Dz. U. poz. </w:t>
      </w:r>
      <w:r>
        <w:t>1004</w:t>
      </w:r>
      <w:r w:rsidRPr="004A3656">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393AC" w14:textId="77777777" w:rsidR="00CC3E3D" w:rsidRPr="00B371CC" w:rsidRDefault="00CC3E3D" w:rsidP="00B371CC">
    <w:pPr>
      <w:pStyle w:val="Nagwek"/>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948C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BCD7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618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F3CF3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9ACF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41325"/>
    <w:multiLevelType w:val="hybridMultilevel"/>
    <w:tmpl w:val="8026A820"/>
    <w:lvl w:ilvl="0" w:tplc="04150017">
      <w:start w:val="1"/>
      <w:numFmt w:val="lowerLetter"/>
      <w:lvlText w:val="%1)"/>
      <w:lvlJc w:val="left"/>
      <w:pPr>
        <w:tabs>
          <w:tab w:val="num" w:pos="921"/>
        </w:tabs>
        <w:ind w:left="921" w:hanging="360"/>
      </w:pPr>
      <w:rPr>
        <w:rFonts w:cs="Times New Roman"/>
      </w:rPr>
    </w:lvl>
    <w:lvl w:ilvl="1" w:tplc="04150019" w:tentative="1">
      <w:start w:val="1"/>
      <w:numFmt w:val="lowerLetter"/>
      <w:lvlText w:val="%2."/>
      <w:lvlJc w:val="left"/>
      <w:pPr>
        <w:tabs>
          <w:tab w:val="num" w:pos="1641"/>
        </w:tabs>
        <w:ind w:left="1641" w:hanging="360"/>
      </w:pPr>
      <w:rPr>
        <w:rFonts w:cs="Times New Roman"/>
      </w:rPr>
    </w:lvl>
    <w:lvl w:ilvl="2" w:tplc="0415001B" w:tentative="1">
      <w:start w:val="1"/>
      <w:numFmt w:val="lowerRoman"/>
      <w:lvlText w:val="%3."/>
      <w:lvlJc w:val="right"/>
      <w:pPr>
        <w:tabs>
          <w:tab w:val="num" w:pos="2361"/>
        </w:tabs>
        <w:ind w:left="2361" w:hanging="180"/>
      </w:pPr>
      <w:rPr>
        <w:rFonts w:cs="Times New Roman"/>
      </w:rPr>
    </w:lvl>
    <w:lvl w:ilvl="3" w:tplc="0415000F" w:tentative="1">
      <w:start w:val="1"/>
      <w:numFmt w:val="decimal"/>
      <w:lvlText w:val="%4."/>
      <w:lvlJc w:val="left"/>
      <w:pPr>
        <w:tabs>
          <w:tab w:val="num" w:pos="3081"/>
        </w:tabs>
        <w:ind w:left="3081" w:hanging="360"/>
      </w:pPr>
      <w:rPr>
        <w:rFonts w:cs="Times New Roman"/>
      </w:rPr>
    </w:lvl>
    <w:lvl w:ilvl="4" w:tplc="04150019" w:tentative="1">
      <w:start w:val="1"/>
      <w:numFmt w:val="lowerLetter"/>
      <w:lvlText w:val="%5."/>
      <w:lvlJc w:val="left"/>
      <w:pPr>
        <w:tabs>
          <w:tab w:val="num" w:pos="3801"/>
        </w:tabs>
        <w:ind w:left="3801" w:hanging="360"/>
      </w:pPr>
      <w:rPr>
        <w:rFonts w:cs="Times New Roman"/>
      </w:rPr>
    </w:lvl>
    <w:lvl w:ilvl="5" w:tplc="0415001B" w:tentative="1">
      <w:start w:val="1"/>
      <w:numFmt w:val="lowerRoman"/>
      <w:lvlText w:val="%6."/>
      <w:lvlJc w:val="right"/>
      <w:pPr>
        <w:tabs>
          <w:tab w:val="num" w:pos="4521"/>
        </w:tabs>
        <w:ind w:left="4521" w:hanging="180"/>
      </w:pPr>
      <w:rPr>
        <w:rFonts w:cs="Times New Roman"/>
      </w:rPr>
    </w:lvl>
    <w:lvl w:ilvl="6" w:tplc="0415000F" w:tentative="1">
      <w:start w:val="1"/>
      <w:numFmt w:val="decimal"/>
      <w:lvlText w:val="%7."/>
      <w:lvlJc w:val="left"/>
      <w:pPr>
        <w:tabs>
          <w:tab w:val="num" w:pos="5241"/>
        </w:tabs>
        <w:ind w:left="5241" w:hanging="360"/>
      </w:pPr>
      <w:rPr>
        <w:rFonts w:cs="Times New Roman"/>
      </w:rPr>
    </w:lvl>
    <w:lvl w:ilvl="7" w:tplc="04150019" w:tentative="1">
      <w:start w:val="1"/>
      <w:numFmt w:val="lowerLetter"/>
      <w:lvlText w:val="%8."/>
      <w:lvlJc w:val="left"/>
      <w:pPr>
        <w:tabs>
          <w:tab w:val="num" w:pos="5961"/>
        </w:tabs>
        <w:ind w:left="5961" w:hanging="360"/>
      </w:pPr>
      <w:rPr>
        <w:rFonts w:cs="Times New Roman"/>
      </w:rPr>
    </w:lvl>
    <w:lvl w:ilvl="8" w:tplc="0415001B" w:tentative="1">
      <w:start w:val="1"/>
      <w:numFmt w:val="lowerRoman"/>
      <w:lvlText w:val="%9."/>
      <w:lvlJc w:val="right"/>
      <w:pPr>
        <w:tabs>
          <w:tab w:val="num" w:pos="6681"/>
        </w:tabs>
        <w:ind w:left="6681" w:hanging="180"/>
      </w:pPr>
      <w:rPr>
        <w:rFonts w:cs="Times New Roman"/>
      </w:rPr>
    </w:lvl>
  </w:abstractNum>
  <w:abstractNum w:abstractNumId="11" w15:restartNumberingAfterBreak="0">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433443"/>
    <w:multiLevelType w:val="hybridMultilevel"/>
    <w:tmpl w:val="20DACD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93D3D"/>
    <w:multiLevelType w:val="hybridMultilevel"/>
    <w:tmpl w:val="726AC678"/>
    <w:lvl w:ilvl="0" w:tplc="46F0F402">
      <w:start w:val="1"/>
      <w:numFmt w:val="lowerLetter"/>
      <w:lvlText w:val="%1)"/>
      <w:lvlJc w:val="left"/>
      <w:pPr>
        <w:ind w:left="1743" w:hanging="36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14" w15:restartNumberingAfterBreak="0">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15:restartNumberingAfterBreak="0">
    <w:nsid w:val="1F653082"/>
    <w:multiLevelType w:val="hybridMultilevel"/>
    <w:tmpl w:val="1850341C"/>
    <w:lvl w:ilvl="0" w:tplc="152234C0">
      <w:start w:val="1"/>
      <w:numFmt w:val="lowerLetter"/>
      <w:lvlText w:val="%1)"/>
      <w:lvlJc w:val="left"/>
      <w:pPr>
        <w:tabs>
          <w:tab w:val="num" w:pos="1068"/>
        </w:tabs>
        <w:ind w:left="1068" w:hanging="360"/>
      </w:pPr>
      <w:rPr>
        <w:rFonts w:cs="Times New Roman" w:hint="default"/>
      </w:rPr>
    </w:lvl>
    <w:lvl w:ilvl="1" w:tplc="E114772A">
      <w:start w:val="1"/>
      <w:numFmt w:val="none"/>
      <w:lvlText w:val="abc)"/>
      <w:lvlJc w:val="left"/>
      <w:pPr>
        <w:tabs>
          <w:tab w:val="num" w:pos="1788"/>
        </w:tabs>
        <w:ind w:left="1788" w:hanging="360"/>
      </w:pPr>
      <w:rPr>
        <w:rFonts w:cs="Times New Roman" w:hint="default"/>
      </w:rPr>
    </w:lvl>
    <w:lvl w:ilvl="2" w:tplc="0415001B" w:tentative="1">
      <w:start w:val="1"/>
      <w:numFmt w:val="lowerRoman"/>
      <w:lvlText w:val="%3."/>
      <w:lvlJc w:val="right"/>
      <w:pPr>
        <w:tabs>
          <w:tab w:val="num" w:pos="2508"/>
        </w:tabs>
        <w:ind w:left="2508" w:hanging="180"/>
      </w:pPr>
      <w:rPr>
        <w:rFonts w:cs="Times New Roman"/>
      </w:rPr>
    </w:lvl>
    <w:lvl w:ilvl="3" w:tplc="0415000F" w:tentative="1">
      <w:start w:val="1"/>
      <w:numFmt w:val="decimal"/>
      <w:lvlText w:val="%4."/>
      <w:lvlJc w:val="left"/>
      <w:pPr>
        <w:tabs>
          <w:tab w:val="num" w:pos="3228"/>
        </w:tabs>
        <w:ind w:left="3228" w:hanging="360"/>
      </w:pPr>
      <w:rPr>
        <w:rFonts w:cs="Times New Roman"/>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16" w15:restartNumberingAfterBreak="0">
    <w:nsid w:val="20EA6547"/>
    <w:multiLevelType w:val="hybridMultilevel"/>
    <w:tmpl w:val="23E2E270"/>
    <w:lvl w:ilvl="0" w:tplc="C90091C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19" w15:restartNumberingAfterBreak="0">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ED85ACF"/>
    <w:multiLevelType w:val="hybridMultilevel"/>
    <w:tmpl w:val="2D880CC4"/>
    <w:lvl w:ilvl="0" w:tplc="AEF8DF3A">
      <w:start w:val="1"/>
      <w:numFmt w:val="decimal"/>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22" w15:restartNumberingAfterBreak="0">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4" w15:restartNumberingAfterBreak="0">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D450BC"/>
    <w:multiLevelType w:val="hybridMultilevel"/>
    <w:tmpl w:val="DB9EE22E"/>
    <w:lvl w:ilvl="0" w:tplc="99C0CC2A">
      <w:start w:val="2"/>
      <w:numFmt w:val="lowerLetter"/>
      <w:lvlText w:val="%1)"/>
      <w:lvlJc w:val="left"/>
      <w:pPr>
        <w:tabs>
          <w:tab w:val="num" w:pos="921"/>
        </w:tabs>
        <w:ind w:left="921" w:hanging="360"/>
      </w:pPr>
      <w:rPr>
        <w:rFonts w:cs="Times New Roman" w:hint="default"/>
      </w:rPr>
    </w:lvl>
    <w:lvl w:ilvl="1" w:tplc="04150019" w:tentative="1">
      <w:start w:val="1"/>
      <w:numFmt w:val="lowerLetter"/>
      <w:lvlText w:val="%2."/>
      <w:lvlJc w:val="left"/>
      <w:pPr>
        <w:tabs>
          <w:tab w:val="num" w:pos="1641"/>
        </w:tabs>
        <w:ind w:left="1641" w:hanging="360"/>
      </w:pPr>
      <w:rPr>
        <w:rFonts w:cs="Times New Roman"/>
      </w:rPr>
    </w:lvl>
    <w:lvl w:ilvl="2" w:tplc="0415001B" w:tentative="1">
      <w:start w:val="1"/>
      <w:numFmt w:val="lowerRoman"/>
      <w:lvlText w:val="%3."/>
      <w:lvlJc w:val="right"/>
      <w:pPr>
        <w:tabs>
          <w:tab w:val="num" w:pos="2361"/>
        </w:tabs>
        <w:ind w:left="2361" w:hanging="180"/>
      </w:pPr>
      <w:rPr>
        <w:rFonts w:cs="Times New Roman"/>
      </w:rPr>
    </w:lvl>
    <w:lvl w:ilvl="3" w:tplc="0415000F" w:tentative="1">
      <w:start w:val="1"/>
      <w:numFmt w:val="decimal"/>
      <w:lvlText w:val="%4."/>
      <w:lvlJc w:val="left"/>
      <w:pPr>
        <w:tabs>
          <w:tab w:val="num" w:pos="3081"/>
        </w:tabs>
        <w:ind w:left="3081" w:hanging="360"/>
      </w:pPr>
      <w:rPr>
        <w:rFonts w:cs="Times New Roman"/>
      </w:rPr>
    </w:lvl>
    <w:lvl w:ilvl="4" w:tplc="04150019" w:tentative="1">
      <w:start w:val="1"/>
      <w:numFmt w:val="lowerLetter"/>
      <w:lvlText w:val="%5."/>
      <w:lvlJc w:val="left"/>
      <w:pPr>
        <w:tabs>
          <w:tab w:val="num" w:pos="3801"/>
        </w:tabs>
        <w:ind w:left="3801" w:hanging="360"/>
      </w:pPr>
      <w:rPr>
        <w:rFonts w:cs="Times New Roman"/>
      </w:rPr>
    </w:lvl>
    <w:lvl w:ilvl="5" w:tplc="0415001B" w:tentative="1">
      <w:start w:val="1"/>
      <w:numFmt w:val="lowerRoman"/>
      <w:lvlText w:val="%6."/>
      <w:lvlJc w:val="right"/>
      <w:pPr>
        <w:tabs>
          <w:tab w:val="num" w:pos="4521"/>
        </w:tabs>
        <w:ind w:left="4521" w:hanging="180"/>
      </w:pPr>
      <w:rPr>
        <w:rFonts w:cs="Times New Roman"/>
      </w:rPr>
    </w:lvl>
    <w:lvl w:ilvl="6" w:tplc="0415000F" w:tentative="1">
      <w:start w:val="1"/>
      <w:numFmt w:val="decimal"/>
      <w:lvlText w:val="%7."/>
      <w:lvlJc w:val="left"/>
      <w:pPr>
        <w:tabs>
          <w:tab w:val="num" w:pos="5241"/>
        </w:tabs>
        <w:ind w:left="5241" w:hanging="360"/>
      </w:pPr>
      <w:rPr>
        <w:rFonts w:cs="Times New Roman"/>
      </w:rPr>
    </w:lvl>
    <w:lvl w:ilvl="7" w:tplc="04150019" w:tentative="1">
      <w:start w:val="1"/>
      <w:numFmt w:val="lowerLetter"/>
      <w:lvlText w:val="%8."/>
      <w:lvlJc w:val="left"/>
      <w:pPr>
        <w:tabs>
          <w:tab w:val="num" w:pos="5961"/>
        </w:tabs>
        <w:ind w:left="5961" w:hanging="360"/>
      </w:pPr>
      <w:rPr>
        <w:rFonts w:cs="Times New Roman"/>
      </w:rPr>
    </w:lvl>
    <w:lvl w:ilvl="8" w:tplc="0415001B" w:tentative="1">
      <w:start w:val="1"/>
      <w:numFmt w:val="lowerRoman"/>
      <w:lvlText w:val="%9."/>
      <w:lvlJc w:val="right"/>
      <w:pPr>
        <w:tabs>
          <w:tab w:val="num" w:pos="6681"/>
        </w:tabs>
        <w:ind w:left="6681" w:hanging="180"/>
      </w:pPr>
      <w:rPr>
        <w:rFonts w:cs="Times New Roman"/>
      </w:rPr>
    </w:lvl>
  </w:abstractNum>
  <w:abstractNum w:abstractNumId="27" w15:restartNumberingAfterBreak="0">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1BE20CA"/>
    <w:multiLevelType w:val="hybridMultilevel"/>
    <w:tmpl w:val="E6EEC812"/>
    <w:lvl w:ilvl="0" w:tplc="E9A4CF94">
      <w:start w:val="1"/>
      <w:numFmt w:val="lowerLetter"/>
      <w:lvlText w:val="%1)"/>
      <w:lvlJc w:val="left"/>
      <w:pPr>
        <w:ind w:left="1863" w:hanging="48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29" w15:restartNumberingAfterBreak="0">
    <w:nsid w:val="57A1036E"/>
    <w:multiLevelType w:val="hybridMultilevel"/>
    <w:tmpl w:val="C7D821C8"/>
    <w:lvl w:ilvl="0" w:tplc="A47C90BA">
      <w:start w:val="1"/>
      <w:numFmt w:val="lowerLetter"/>
      <w:lvlText w:val="%1)"/>
      <w:lvlJc w:val="left"/>
      <w:pPr>
        <w:ind w:left="1743" w:hanging="36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30" w15:restartNumberingAfterBreak="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2" w15:restartNumberingAfterBreak="0">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FAE40EF"/>
    <w:multiLevelType w:val="hybridMultilevel"/>
    <w:tmpl w:val="47F848EC"/>
    <w:lvl w:ilvl="0" w:tplc="39DE455C">
      <w:start w:val="1"/>
      <w:numFmt w:val="decimal"/>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35" w15:restartNumberingAfterBreak="0">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6" w15:restartNumberingAfterBreak="0">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7620299">
    <w:abstractNumId w:val="23"/>
  </w:num>
  <w:num w:numId="2" w16cid:durableId="830562477">
    <w:abstractNumId w:val="23"/>
  </w:num>
  <w:num w:numId="3" w16cid:durableId="405224053">
    <w:abstractNumId w:val="18"/>
  </w:num>
  <w:num w:numId="4" w16cid:durableId="2049332872">
    <w:abstractNumId w:val="18"/>
  </w:num>
  <w:num w:numId="5" w16cid:durableId="748695535">
    <w:abstractNumId w:val="35"/>
  </w:num>
  <w:num w:numId="6" w16cid:durableId="233469900">
    <w:abstractNumId w:val="31"/>
  </w:num>
  <w:num w:numId="7" w16cid:durableId="1571647496">
    <w:abstractNumId w:val="35"/>
  </w:num>
  <w:num w:numId="8" w16cid:durableId="2113429466">
    <w:abstractNumId w:val="31"/>
  </w:num>
  <w:num w:numId="9" w16cid:durableId="111829887">
    <w:abstractNumId w:val="35"/>
  </w:num>
  <w:num w:numId="10" w16cid:durableId="1880624886">
    <w:abstractNumId w:val="31"/>
  </w:num>
  <w:num w:numId="11" w16cid:durableId="212621110">
    <w:abstractNumId w:val="14"/>
  </w:num>
  <w:num w:numId="12" w16cid:durableId="571042325">
    <w:abstractNumId w:val="10"/>
  </w:num>
  <w:num w:numId="13" w16cid:durableId="110440863">
    <w:abstractNumId w:val="15"/>
  </w:num>
  <w:num w:numId="14" w16cid:durableId="1973779036">
    <w:abstractNumId w:val="26"/>
  </w:num>
  <w:num w:numId="15" w16cid:durableId="1342900290">
    <w:abstractNumId w:val="14"/>
  </w:num>
  <w:num w:numId="16" w16cid:durableId="1353385325">
    <w:abstractNumId w:val="16"/>
  </w:num>
  <w:num w:numId="17" w16cid:durableId="1359817298">
    <w:abstractNumId w:val="8"/>
  </w:num>
  <w:num w:numId="18" w16cid:durableId="953094341">
    <w:abstractNumId w:val="3"/>
  </w:num>
  <w:num w:numId="19" w16cid:durableId="525943170">
    <w:abstractNumId w:val="2"/>
  </w:num>
  <w:num w:numId="20" w16cid:durableId="1329559882">
    <w:abstractNumId w:val="1"/>
  </w:num>
  <w:num w:numId="21" w16cid:durableId="635109515">
    <w:abstractNumId w:val="0"/>
  </w:num>
  <w:num w:numId="22" w16cid:durableId="443814817">
    <w:abstractNumId w:val="9"/>
  </w:num>
  <w:num w:numId="23" w16cid:durableId="1613245630">
    <w:abstractNumId w:val="7"/>
  </w:num>
  <w:num w:numId="24" w16cid:durableId="1291980904">
    <w:abstractNumId w:val="6"/>
  </w:num>
  <w:num w:numId="25" w16cid:durableId="1200967868">
    <w:abstractNumId w:val="5"/>
  </w:num>
  <w:num w:numId="26" w16cid:durableId="1172717575">
    <w:abstractNumId w:val="4"/>
  </w:num>
  <w:num w:numId="27" w16cid:durableId="1223643062">
    <w:abstractNumId w:val="33"/>
  </w:num>
  <w:num w:numId="28" w16cid:durableId="1007290155">
    <w:abstractNumId w:val="25"/>
  </w:num>
  <w:num w:numId="29" w16cid:durableId="1905292625">
    <w:abstractNumId w:val="36"/>
  </w:num>
  <w:num w:numId="30" w16cid:durableId="1807895489">
    <w:abstractNumId w:val="32"/>
  </w:num>
  <w:num w:numId="31" w16cid:durableId="1018235696">
    <w:abstractNumId w:val="19"/>
  </w:num>
  <w:num w:numId="32" w16cid:durableId="1747147358">
    <w:abstractNumId w:val="11"/>
  </w:num>
  <w:num w:numId="33" w16cid:durableId="1708676269">
    <w:abstractNumId w:val="30"/>
  </w:num>
  <w:num w:numId="34" w16cid:durableId="575477644">
    <w:abstractNumId w:val="20"/>
  </w:num>
  <w:num w:numId="35" w16cid:durableId="1706248286">
    <w:abstractNumId w:val="17"/>
  </w:num>
  <w:num w:numId="36" w16cid:durableId="1963412429">
    <w:abstractNumId w:val="22"/>
  </w:num>
  <w:num w:numId="37" w16cid:durableId="2133328914">
    <w:abstractNumId w:val="27"/>
  </w:num>
  <w:num w:numId="38" w16cid:durableId="299577442">
    <w:abstractNumId w:val="24"/>
  </w:num>
  <w:num w:numId="39" w16cid:durableId="697658987">
    <w:abstractNumId w:val="13"/>
  </w:num>
  <w:num w:numId="40" w16cid:durableId="1884517752">
    <w:abstractNumId w:val="29"/>
  </w:num>
  <w:num w:numId="41" w16cid:durableId="1093740568">
    <w:abstractNumId w:val="28"/>
  </w:num>
  <w:num w:numId="42" w16cid:durableId="1843936650">
    <w:abstractNumId w:val="21"/>
  </w:num>
  <w:num w:numId="43" w16cid:durableId="2075425533">
    <w:abstractNumId w:val="34"/>
  </w:num>
  <w:num w:numId="44" w16cid:durableId="10608579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cumentProtection w:formatting="1" w:enforcement="1"/>
  <w:styleLockTheme/>
  <w:styleLockQFSet/>
  <w:defaultTabStop w:val="170"/>
  <w:hyphenationZone w:val="425"/>
  <w:drawingGridHorizontalSpacing w:val="187"/>
  <w:displayHorizontalDrawingGridEvery w:val="0"/>
  <w:displayVerticalDrawingGridEvery w:val="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EE"/>
    <w:rsid w:val="000012DA"/>
    <w:rsid w:val="0000246E"/>
    <w:rsid w:val="000034F5"/>
    <w:rsid w:val="00003862"/>
    <w:rsid w:val="0001044C"/>
    <w:rsid w:val="00012A35"/>
    <w:rsid w:val="00016099"/>
    <w:rsid w:val="00017DC2"/>
    <w:rsid w:val="00021522"/>
    <w:rsid w:val="00023471"/>
    <w:rsid w:val="00023F13"/>
    <w:rsid w:val="00025635"/>
    <w:rsid w:val="00030634"/>
    <w:rsid w:val="000319C1"/>
    <w:rsid w:val="00031A8B"/>
    <w:rsid w:val="00031BCA"/>
    <w:rsid w:val="000330FA"/>
    <w:rsid w:val="0003362F"/>
    <w:rsid w:val="0003594F"/>
    <w:rsid w:val="00036358"/>
    <w:rsid w:val="00036B63"/>
    <w:rsid w:val="00037E1A"/>
    <w:rsid w:val="00040FAA"/>
    <w:rsid w:val="00043495"/>
    <w:rsid w:val="00046A75"/>
    <w:rsid w:val="00047312"/>
    <w:rsid w:val="000508BD"/>
    <w:rsid w:val="000517AB"/>
    <w:rsid w:val="0005339C"/>
    <w:rsid w:val="0005571B"/>
    <w:rsid w:val="00055EE2"/>
    <w:rsid w:val="00057AB3"/>
    <w:rsid w:val="00060076"/>
    <w:rsid w:val="0006029D"/>
    <w:rsid w:val="00060432"/>
    <w:rsid w:val="00060D87"/>
    <w:rsid w:val="000615A5"/>
    <w:rsid w:val="00064E4C"/>
    <w:rsid w:val="00066735"/>
    <w:rsid w:val="00066901"/>
    <w:rsid w:val="00071BEE"/>
    <w:rsid w:val="000736CD"/>
    <w:rsid w:val="000746ED"/>
    <w:rsid w:val="0007533B"/>
    <w:rsid w:val="0007545D"/>
    <w:rsid w:val="000760BF"/>
    <w:rsid w:val="0007613E"/>
    <w:rsid w:val="00076BFC"/>
    <w:rsid w:val="000805B7"/>
    <w:rsid w:val="000814A7"/>
    <w:rsid w:val="0008557B"/>
    <w:rsid w:val="00085CE7"/>
    <w:rsid w:val="000906EE"/>
    <w:rsid w:val="00091BA2"/>
    <w:rsid w:val="00093392"/>
    <w:rsid w:val="000944EF"/>
    <w:rsid w:val="0009732D"/>
    <w:rsid w:val="000973F0"/>
    <w:rsid w:val="000A1296"/>
    <w:rsid w:val="000A1C27"/>
    <w:rsid w:val="000A1DAD"/>
    <w:rsid w:val="000A2649"/>
    <w:rsid w:val="000A2B9E"/>
    <w:rsid w:val="000A323B"/>
    <w:rsid w:val="000B298D"/>
    <w:rsid w:val="000B5B2D"/>
    <w:rsid w:val="000B5DCE"/>
    <w:rsid w:val="000C05BA"/>
    <w:rsid w:val="000C0E8F"/>
    <w:rsid w:val="000C44A4"/>
    <w:rsid w:val="000C4BC4"/>
    <w:rsid w:val="000D0110"/>
    <w:rsid w:val="000D2468"/>
    <w:rsid w:val="000D318A"/>
    <w:rsid w:val="000D6173"/>
    <w:rsid w:val="000D6F83"/>
    <w:rsid w:val="000E25CC"/>
    <w:rsid w:val="000E3694"/>
    <w:rsid w:val="000E490F"/>
    <w:rsid w:val="000E6241"/>
    <w:rsid w:val="000F2BE3"/>
    <w:rsid w:val="000F3D0D"/>
    <w:rsid w:val="000F62A0"/>
    <w:rsid w:val="000F6ED4"/>
    <w:rsid w:val="000F7A6E"/>
    <w:rsid w:val="001042BA"/>
    <w:rsid w:val="00106D03"/>
    <w:rsid w:val="00110465"/>
    <w:rsid w:val="00110628"/>
    <w:rsid w:val="0011245A"/>
    <w:rsid w:val="0011493E"/>
    <w:rsid w:val="00115B72"/>
    <w:rsid w:val="00120108"/>
    <w:rsid w:val="001209EC"/>
    <w:rsid w:val="00120A9E"/>
    <w:rsid w:val="00125A9C"/>
    <w:rsid w:val="00126486"/>
    <w:rsid w:val="001270A2"/>
    <w:rsid w:val="00130690"/>
    <w:rsid w:val="00131237"/>
    <w:rsid w:val="001329AC"/>
    <w:rsid w:val="00134CA0"/>
    <w:rsid w:val="0014026F"/>
    <w:rsid w:val="00146308"/>
    <w:rsid w:val="00147A47"/>
    <w:rsid w:val="00147AA1"/>
    <w:rsid w:val="001520CF"/>
    <w:rsid w:val="0015667C"/>
    <w:rsid w:val="00157110"/>
    <w:rsid w:val="0015742A"/>
    <w:rsid w:val="00157DA1"/>
    <w:rsid w:val="00163147"/>
    <w:rsid w:val="00164C57"/>
    <w:rsid w:val="00164C9D"/>
    <w:rsid w:val="00172F7A"/>
    <w:rsid w:val="00173150"/>
    <w:rsid w:val="00173390"/>
    <w:rsid w:val="001736F0"/>
    <w:rsid w:val="00173BB3"/>
    <w:rsid w:val="001740D0"/>
    <w:rsid w:val="00174F2C"/>
    <w:rsid w:val="00180F2A"/>
    <w:rsid w:val="00184B91"/>
    <w:rsid w:val="00184D4A"/>
    <w:rsid w:val="00186CCB"/>
    <w:rsid w:val="00186EC1"/>
    <w:rsid w:val="00191E1F"/>
    <w:rsid w:val="00192287"/>
    <w:rsid w:val="0019473B"/>
    <w:rsid w:val="001952B1"/>
    <w:rsid w:val="00196E39"/>
    <w:rsid w:val="00197649"/>
    <w:rsid w:val="001A01FB"/>
    <w:rsid w:val="001A10E9"/>
    <w:rsid w:val="001A183D"/>
    <w:rsid w:val="001A2B65"/>
    <w:rsid w:val="001A38F0"/>
    <w:rsid w:val="001A3CD3"/>
    <w:rsid w:val="001A5BEF"/>
    <w:rsid w:val="001A7F15"/>
    <w:rsid w:val="001B342E"/>
    <w:rsid w:val="001B60BE"/>
    <w:rsid w:val="001C1832"/>
    <w:rsid w:val="001C188C"/>
    <w:rsid w:val="001D1783"/>
    <w:rsid w:val="001D53CD"/>
    <w:rsid w:val="001D55A3"/>
    <w:rsid w:val="001D5AF5"/>
    <w:rsid w:val="001E1E73"/>
    <w:rsid w:val="001E4E0C"/>
    <w:rsid w:val="001E526D"/>
    <w:rsid w:val="001E5655"/>
    <w:rsid w:val="001F1832"/>
    <w:rsid w:val="001F220F"/>
    <w:rsid w:val="001F25B3"/>
    <w:rsid w:val="001F6616"/>
    <w:rsid w:val="00202BD4"/>
    <w:rsid w:val="00204A97"/>
    <w:rsid w:val="002114EF"/>
    <w:rsid w:val="0021488D"/>
    <w:rsid w:val="002166AD"/>
    <w:rsid w:val="00217871"/>
    <w:rsid w:val="00220D52"/>
    <w:rsid w:val="00221ED8"/>
    <w:rsid w:val="002231EA"/>
    <w:rsid w:val="00223FDF"/>
    <w:rsid w:val="002267CE"/>
    <w:rsid w:val="002279C0"/>
    <w:rsid w:val="0023727E"/>
    <w:rsid w:val="00241641"/>
    <w:rsid w:val="00242081"/>
    <w:rsid w:val="00243777"/>
    <w:rsid w:val="002441CD"/>
    <w:rsid w:val="002501A3"/>
    <w:rsid w:val="0025166C"/>
    <w:rsid w:val="002555D4"/>
    <w:rsid w:val="00261A16"/>
    <w:rsid w:val="00263522"/>
    <w:rsid w:val="00264EC6"/>
    <w:rsid w:val="00271013"/>
    <w:rsid w:val="00273FE4"/>
    <w:rsid w:val="002765B4"/>
    <w:rsid w:val="00276A94"/>
    <w:rsid w:val="0029405D"/>
    <w:rsid w:val="00294FA6"/>
    <w:rsid w:val="00295A6F"/>
    <w:rsid w:val="002A20C4"/>
    <w:rsid w:val="002A3FF7"/>
    <w:rsid w:val="002A570F"/>
    <w:rsid w:val="002A71C8"/>
    <w:rsid w:val="002A7292"/>
    <w:rsid w:val="002A7358"/>
    <w:rsid w:val="002A7902"/>
    <w:rsid w:val="002B0F6B"/>
    <w:rsid w:val="002B23B8"/>
    <w:rsid w:val="002B433A"/>
    <w:rsid w:val="002B4429"/>
    <w:rsid w:val="002B6745"/>
    <w:rsid w:val="002B68A6"/>
    <w:rsid w:val="002B7FAF"/>
    <w:rsid w:val="002D0C4F"/>
    <w:rsid w:val="002D1364"/>
    <w:rsid w:val="002D35D1"/>
    <w:rsid w:val="002D4D30"/>
    <w:rsid w:val="002D5000"/>
    <w:rsid w:val="002D598D"/>
    <w:rsid w:val="002D7188"/>
    <w:rsid w:val="002E1DE3"/>
    <w:rsid w:val="002E2AB6"/>
    <w:rsid w:val="002E3F34"/>
    <w:rsid w:val="002E5F79"/>
    <w:rsid w:val="002E64FA"/>
    <w:rsid w:val="002E76C1"/>
    <w:rsid w:val="002F0A00"/>
    <w:rsid w:val="002F0CFA"/>
    <w:rsid w:val="002F667B"/>
    <w:rsid w:val="002F669F"/>
    <w:rsid w:val="00301C97"/>
    <w:rsid w:val="0031004C"/>
    <w:rsid w:val="003105F6"/>
    <w:rsid w:val="00311297"/>
    <w:rsid w:val="003113BE"/>
    <w:rsid w:val="003122CA"/>
    <w:rsid w:val="00313BF7"/>
    <w:rsid w:val="003148FD"/>
    <w:rsid w:val="00321080"/>
    <w:rsid w:val="00322D45"/>
    <w:rsid w:val="003250B3"/>
    <w:rsid w:val="0032569A"/>
    <w:rsid w:val="00325A1F"/>
    <w:rsid w:val="003266C1"/>
    <w:rsid w:val="003268F9"/>
    <w:rsid w:val="00330BAF"/>
    <w:rsid w:val="00334E3A"/>
    <w:rsid w:val="003361DD"/>
    <w:rsid w:val="00341A6A"/>
    <w:rsid w:val="0034248B"/>
    <w:rsid w:val="00345B9C"/>
    <w:rsid w:val="00352DAE"/>
    <w:rsid w:val="00352E32"/>
    <w:rsid w:val="00354EB9"/>
    <w:rsid w:val="003602AE"/>
    <w:rsid w:val="00360929"/>
    <w:rsid w:val="003647D5"/>
    <w:rsid w:val="003674B0"/>
    <w:rsid w:val="003677A1"/>
    <w:rsid w:val="0037296C"/>
    <w:rsid w:val="003729AC"/>
    <w:rsid w:val="0037681F"/>
    <w:rsid w:val="0037727C"/>
    <w:rsid w:val="00377E70"/>
    <w:rsid w:val="00380904"/>
    <w:rsid w:val="003823EE"/>
    <w:rsid w:val="00382960"/>
    <w:rsid w:val="003846F7"/>
    <w:rsid w:val="003851ED"/>
    <w:rsid w:val="00385B39"/>
    <w:rsid w:val="00386785"/>
    <w:rsid w:val="00390E89"/>
    <w:rsid w:val="00391B1A"/>
    <w:rsid w:val="00394423"/>
    <w:rsid w:val="00396942"/>
    <w:rsid w:val="00396B49"/>
    <w:rsid w:val="00396E3E"/>
    <w:rsid w:val="003A306E"/>
    <w:rsid w:val="003A60DC"/>
    <w:rsid w:val="003A6A46"/>
    <w:rsid w:val="003A7A63"/>
    <w:rsid w:val="003B000C"/>
    <w:rsid w:val="003B0F1D"/>
    <w:rsid w:val="003B4A57"/>
    <w:rsid w:val="003C0AD9"/>
    <w:rsid w:val="003C0ED0"/>
    <w:rsid w:val="003C1D49"/>
    <w:rsid w:val="003C35C4"/>
    <w:rsid w:val="003D12C2"/>
    <w:rsid w:val="003D31B9"/>
    <w:rsid w:val="003D3867"/>
    <w:rsid w:val="003E0D1A"/>
    <w:rsid w:val="003E21E5"/>
    <w:rsid w:val="003E2DA3"/>
    <w:rsid w:val="003F020D"/>
    <w:rsid w:val="003F03D9"/>
    <w:rsid w:val="003F2FBE"/>
    <w:rsid w:val="003F318D"/>
    <w:rsid w:val="003F5BAE"/>
    <w:rsid w:val="003F6ED7"/>
    <w:rsid w:val="00401C84"/>
    <w:rsid w:val="0040200A"/>
    <w:rsid w:val="00403210"/>
    <w:rsid w:val="004035BB"/>
    <w:rsid w:val="004035EB"/>
    <w:rsid w:val="00407332"/>
    <w:rsid w:val="00407828"/>
    <w:rsid w:val="004122F2"/>
    <w:rsid w:val="00413D8E"/>
    <w:rsid w:val="004140F2"/>
    <w:rsid w:val="004159A4"/>
    <w:rsid w:val="00417B22"/>
    <w:rsid w:val="00421085"/>
    <w:rsid w:val="00421D2E"/>
    <w:rsid w:val="00422450"/>
    <w:rsid w:val="0042465E"/>
    <w:rsid w:val="00424DF7"/>
    <w:rsid w:val="00426521"/>
    <w:rsid w:val="00432B76"/>
    <w:rsid w:val="00434D01"/>
    <w:rsid w:val="00435D26"/>
    <w:rsid w:val="00440C99"/>
    <w:rsid w:val="0044175C"/>
    <w:rsid w:val="00445F4D"/>
    <w:rsid w:val="00446A76"/>
    <w:rsid w:val="004504C0"/>
    <w:rsid w:val="004550FB"/>
    <w:rsid w:val="00455214"/>
    <w:rsid w:val="00455F1A"/>
    <w:rsid w:val="0046111A"/>
    <w:rsid w:val="00462946"/>
    <w:rsid w:val="00463F43"/>
    <w:rsid w:val="00464B94"/>
    <w:rsid w:val="004653A8"/>
    <w:rsid w:val="00465A0B"/>
    <w:rsid w:val="0047077C"/>
    <w:rsid w:val="00470B05"/>
    <w:rsid w:val="00471338"/>
    <w:rsid w:val="0047207C"/>
    <w:rsid w:val="00472CD6"/>
    <w:rsid w:val="00473AEE"/>
    <w:rsid w:val="00474E3C"/>
    <w:rsid w:val="00480A58"/>
    <w:rsid w:val="00482151"/>
    <w:rsid w:val="00485DFE"/>
    <w:rsid w:val="00485FAD"/>
    <w:rsid w:val="00487AED"/>
    <w:rsid w:val="00491EDF"/>
    <w:rsid w:val="00492A3F"/>
    <w:rsid w:val="00494F62"/>
    <w:rsid w:val="004A1ACD"/>
    <w:rsid w:val="004A2001"/>
    <w:rsid w:val="004A3006"/>
    <w:rsid w:val="004A3590"/>
    <w:rsid w:val="004A6BE3"/>
    <w:rsid w:val="004B00A7"/>
    <w:rsid w:val="004B015D"/>
    <w:rsid w:val="004B25E2"/>
    <w:rsid w:val="004B34D7"/>
    <w:rsid w:val="004B5037"/>
    <w:rsid w:val="004B5B2F"/>
    <w:rsid w:val="004B626A"/>
    <w:rsid w:val="004B660E"/>
    <w:rsid w:val="004C05BD"/>
    <w:rsid w:val="004C152E"/>
    <w:rsid w:val="004C3B06"/>
    <w:rsid w:val="004C3F97"/>
    <w:rsid w:val="004C522B"/>
    <w:rsid w:val="004C7EE7"/>
    <w:rsid w:val="004D2672"/>
    <w:rsid w:val="004D2DEE"/>
    <w:rsid w:val="004D2E1F"/>
    <w:rsid w:val="004D7FD9"/>
    <w:rsid w:val="004E1324"/>
    <w:rsid w:val="004E19A5"/>
    <w:rsid w:val="004E37E5"/>
    <w:rsid w:val="004E3BD4"/>
    <w:rsid w:val="004E3FDB"/>
    <w:rsid w:val="004F1F4A"/>
    <w:rsid w:val="004F296D"/>
    <w:rsid w:val="004F508B"/>
    <w:rsid w:val="004F695F"/>
    <w:rsid w:val="004F6CA4"/>
    <w:rsid w:val="00500752"/>
    <w:rsid w:val="00501A50"/>
    <w:rsid w:val="0050222D"/>
    <w:rsid w:val="00503AF3"/>
    <w:rsid w:val="0050696D"/>
    <w:rsid w:val="0051094B"/>
    <w:rsid w:val="005110D7"/>
    <w:rsid w:val="00511D99"/>
    <w:rsid w:val="005128D3"/>
    <w:rsid w:val="005147E8"/>
    <w:rsid w:val="005158F2"/>
    <w:rsid w:val="00526DFC"/>
    <w:rsid w:val="00526F43"/>
    <w:rsid w:val="00527651"/>
    <w:rsid w:val="00533F63"/>
    <w:rsid w:val="005363AB"/>
    <w:rsid w:val="00544EF4"/>
    <w:rsid w:val="00545E53"/>
    <w:rsid w:val="005479D9"/>
    <w:rsid w:val="005572BD"/>
    <w:rsid w:val="00557A12"/>
    <w:rsid w:val="00560AC7"/>
    <w:rsid w:val="00561AFB"/>
    <w:rsid w:val="00561FA8"/>
    <w:rsid w:val="005635ED"/>
    <w:rsid w:val="00565253"/>
    <w:rsid w:val="00570191"/>
    <w:rsid w:val="00570570"/>
    <w:rsid w:val="00571E51"/>
    <w:rsid w:val="00572512"/>
    <w:rsid w:val="00573EE6"/>
    <w:rsid w:val="0057547F"/>
    <w:rsid w:val="005754EE"/>
    <w:rsid w:val="005755E4"/>
    <w:rsid w:val="0057617E"/>
    <w:rsid w:val="00576497"/>
    <w:rsid w:val="005835E7"/>
    <w:rsid w:val="0058397F"/>
    <w:rsid w:val="00583BF8"/>
    <w:rsid w:val="00585F33"/>
    <w:rsid w:val="00586798"/>
    <w:rsid w:val="00591124"/>
    <w:rsid w:val="00594DD3"/>
    <w:rsid w:val="00597024"/>
    <w:rsid w:val="005A0274"/>
    <w:rsid w:val="005A095C"/>
    <w:rsid w:val="005A1CD6"/>
    <w:rsid w:val="005A34C0"/>
    <w:rsid w:val="005A669D"/>
    <w:rsid w:val="005A675C"/>
    <w:rsid w:val="005A75D8"/>
    <w:rsid w:val="005B1157"/>
    <w:rsid w:val="005B713E"/>
    <w:rsid w:val="005C03B6"/>
    <w:rsid w:val="005C1FA9"/>
    <w:rsid w:val="005C348E"/>
    <w:rsid w:val="005C68E1"/>
    <w:rsid w:val="005D3763"/>
    <w:rsid w:val="005D55E1"/>
    <w:rsid w:val="005D6096"/>
    <w:rsid w:val="005D6A1B"/>
    <w:rsid w:val="005E19F7"/>
    <w:rsid w:val="005E4F04"/>
    <w:rsid w:val="005E62C2"/>
    <w:rsid w:val="005E6C71"/>
    <w:rsid w:val="005F0963"/>
    <w:rsid w:val="005F1A31"/>
    <w:rsid w:val="005F2824"/>
    <w:rsid w:val="005F2EBA"/>
    <w:rsid w:val="005F35ED"/>
    <w:rsid w:val="005F7812"/>
    <w:rsid w:val="005F7A88"/>
    <w:rsid w:val="00603A1A"/>
    <w:rsid w:val="006046D5"/>
    <w:rsid w:val="00607A93"/>
    <w:rsid w:val="00610C08"/>
    <w:rsid w:val="00611F74"/>
    <w:rsid w:val="00615772"/>
    <w:rsid w:val="00621256"/>
    <w:rsid w:val="00621FCC"/>
    <w:rsid w:val="00622E4B"/>
    <w:rsid w:val="006333DA"/>
    <w:rsid w:val="00635134"/>
    <w:rsid w:val="006356E2"/>
    <w:rsid w:val="00642A65"/>
    <w:rsid w:val="00645DCE"/>
    <w:rsid w:val="006465AC"/>
    <w:rsid w:val="006465BF"/>
    <w:rsid w:val="00653B22"/>
    <w:rsid w:val="006574A8"/>
    <w:rsid w:val="00657BF4"/>
    <w:rsid w:val="00660300"/>
    <w:rsid w:val="006603FB"/>
    <w:rsid w:val="006608DF"/>
    <w:rsid w:val="006623AC"/>
    <w:rsid w:val="006678AF"/>
    <w:rsid w:val="006701EF"/>
    <w:rsid w:val="00673BA5"/>
    <w:rsid w:val="00675B7A"/>
    <w:rsid w:val="00680058"/>
    <w:rsid w:val="00681F9F"/>
    <w:rsid w:val="006840EA"/>
    <w:rsid w:val="006844E2"/>
    <w:rsid w:val="00685267"/>
    <w:rsid w:val="006872AE"/>
    <w:rsid w:val="00690082"/>
    <w:rsid w:val="00690252"/>
    <w:rsid w:val="006946BB"/>
    <w:rsid w:val="006969FA"/>
    <w:rsid w:val="006A1EF2"/>
    <w:rsid w:val="006A35D5"/>
    <w:rsid w:val="006A4F5B"/>
    <w:rsid w:val="006A748A"/>
    <w:rsid w:val="006C419E"/>
    <w:rsid w:val="006C4A31"/>
    <w:rsid w:val="006C4AF9"/>
    <w:rsid w:val="006C5582"/>
    <w:rsid w:val="006C5AC2"/>
    <w:rsid w:val="006C6AFB"/>
    <w:rsid w:val="006D2735"/>
    <w:rsid w:val="006D2D05"/>
    <w:rsid w:val="006D45B2"/>
    <w:rsid w:val="006D4A1A"/>
    <w:rsid w:val="006E0FCC"/>
    <w:rsid w:val="006E1E96"/>
    <w:rsid w:val="006E5E21"/>
    <w:rsid w:val="006F2648"/>
    <w:rsid w:val="006F2F10"/>
    <w:rsid w:val="006F482B"/>
    <w:rsid w:val="006F6311"/>
    <w:rsid w:val="0070066E"/>
    <w:rsid w:val="00701952"/>
    <w:rsid w:val="00702556"/>
    <w:rsid w:val="0070277E"/>
    <w:rsid w:val="00704156"/>
    <w:rsid w:val="00704326"/>
    <w:rsid w:val="007069FC"/>
    <w:rsid w:val="00707071"/>
    <w:rsid w:val="00711221"/>
    <w:rsid w:val="00712675"/>
    <w:rsid w:val="007127DE"/>
    <w:rsid w:val="00713808"/>
    <w:rsid w:val="007151B6"/>
    <w:rsid w:val="0071520D"/>
    <w:rsid w:val="00715EDB"/>
    <w:rsid w:val="007160D5"/>
    <w:rsid w:val="007163FB"/>
    <w:rsid w:val="00717C2E"/>
    <w:rsid w:val="007204FA"/>
    <w:rsid w:val="007213B3"/>
    <w:rsid w:val="0072457F"/>
    <w:rsid w:val="00725406"/>
    <w:rsid w:val="0072621B"/>
    <w:rsid w:val="00727029"/>
    <w:rsid w:val="00730555"/>
    <w:rsid w:val="007312CC"/>
    <w:rsid w:val="00736A64"/>
    <w:rsid w:val="00737F6A"/>
    <w:rsid w:val="007410B6"/>
    <w:rsid w:val="00744C6F"/>
    <w:rsid w:val="007457F6"/>
    <w:rsid w:val="00745ABB"/>
    <w:rsid w:val="00746E38"/>
    <w:rsid w:val="00747CD5"/>
    <w:rsid w:val="00753B51"/>
    <w:rsid w:val="00756629"/>
    <w:rsid w:val="007575D2"/>
    <w:rsid w:val="00757B4F"/>
    <w:rsid w:val="00757B6A"/>
    <w:rsid w:val="007610E0"/>
    <w:rsid w:val="007621AA"/>
    <w:rsid w:val="0076260A"/>
    <w:rsid w:val="00764A67"/>
    <w:rsid w:val="007702FF"/>
    <w:rsid w:val="00770F6B"/>
    <w:rsid w:val="00771883"/>
    <w:rsid w:val="00776DC2"/>
    <w:rsid w:val="00780122"/>
    <w:rsid w:val="0078214B"/>
    <w:rsid w:val="0078498A"/>
    <w:rsid w:val="00786D2D"/>
    <w:rsid w:val="00787659"/>
    <w:rsid w:val="007878FE"/>
    <w:rsid w:val="00790130"/>
    <w:rsid w:val="00792207"/>
    <w:rsid w:val="00792B64"/>
    <w:rsid w:val="00792E29"/>
    <w:rsid w:val="0079379A"/>
    <w:rsid w:val="00794953"/>
    <w:rsid w:val="007A1F2F"/>
    <w:rsid w:val="007A2A5C"/>
    <w:rsid w:val="007A33BD"/>
    <w:rsid w:val="007A4426"/>
    <w:rsid w:val="007A5150"/>
    <w:rsid w:val="007A5373"/>
    <w:rsid w:val="007A789F"/>
    <w:rsid w:val="007B5866"/>
    <w:rsid w:val="007B75BC"/>
    <w:rsid w:val="007B7B93"/>
    <w:rsid w:val="007C0BD6"/>
    <w:rsid w:val="007C3806"/>
    <w:rsid w:val="007C5BB7"/>
    <w:rsid w:val="007D07D5"/>
    <w:rsid w:val="007D1C64"/>
    <w:rsid w:val="007D32DD"/>
    <w:rsid w:val="007D6DCE"/>
    <w:rsid w:val="007D72C4"/>
    <w:rsid w:val="007E2CFE"/>
    <w:rsid w:val="007E59C9"/>
    <w:rsid w:val="007F0072"/>
    <w:rsid w:val="007F2EB6"/>
    <w:rsid w:val="007F54C3"/>
    <w:rsid w:val="00801492"/>
    <w:rsid w:val="00802949"/>
    <w:rsid w:val="0080301E"/>
    <w:rsid w:val="0080365F"/>
    <w:rsid w:val="00812BE5"/>
    <w:rsid w:val="00817429"/>
    <w:rsid w:val="00821514"/>
    <w:rsid w:val="00821E35"/>
    <w:rsid w:val="00822069"/>
    <w:rsid w:val="00824591"/>
    <w:rsid w:val="00824AED"/>
    <w:rsid w:val="00827820"/>
    <w:rsid w:val="0083195A"/>
    <w:rsid w:val="00831B8B"/>
    <w:rsid w:val="0083405D"/>
    <w:rsid w:val="008352D4"/>
    <w:rsid w:val="00836DB9"/>
    <w:rsid w:val="00837C67"/>
    <w:rsid w:val="008415B0"/>
    <w:rsid w:val="00842028"/>
    <w:rsid w:val="008436B8"/>
    <w:rsid w:val="008460B6"/>
    <w:rsid w:val="00850C9D"/>
    <w:rsid w:val="00852B59"/>
    <w:rsid w:val="00855575"/>
    <w:rsid w:val="008561A5"/>
    <w:rsid w:val="00856272"/>
    <w:rsid w:val="008563FF"/>
    <w:rsid w:val="0086018B"/>
    <w:rsid w:val="008611DD"/>
    <w:rsid w:val="00861A35"/>
    <w:rsid w:val="008620DE"/>
    <w:rsid w:val="00866867"/>
    <w:rsid w:val="00872257"/>
    <w:rsid w:val="008753E6"/>
    <w:rsid w:val="0087738C"/>
    <w:rsid w:val="008802AF"/>
    <w:rsid w:val="00881926"/>
    <w:rsid w:val="0088318F"/>
    <w:rsid w:val="0088331D"/>
    <w:rsid w:val="008852B0"/>
    <w:rsid w:val="00885AE7"/>
    <w:rsid w:val="00886B60"/>
    <w:rsid w:val="00886D39"/>
    <w:rsid w:val="00887889"/>
    <w:rsid w:val="00890E19"/>
    <w:rsid w:val="008920FF"/>
    <w:rsid w:val="008926E8"/>
    <w:rsid w:val="00894F19"/>
    <w:rsid w:val="00896A10"/>
    <w:rsid w:val="008971B5"/>
    <w:rsid w:val="008A2700"/>
    <w:rsid w:val="008A5D26"/>
    <w:rsid w:val="008A6B13"/>
    <w:rsid w:val="008A6ECB"/>
    <w:rsid w:val="008A76C4"/>
    <w:rsid w:val="008A7EBF"/>
    <w:rsid w:val="008B0BF9"/>
    <w:rsid w:val="008B2866"/>
    <w:rsid w:val="008B3859"/>
    <w:rsid w:val="008B436D"/>
    <w:rsid w:val="008B4E49"/>
    <w:rsid w:val="008B7712"/>
    <w:rsid w:val="008B7B26"/>
    <w:rsid w:val="008C3524"/>
    <w:rsid w:val="008C3EF9"/>
    <w:rsid w:val="008C4061"/>
    <w:rsid w:val="008C4229"/>
    <w:rsid w:val="008C5BE0"/>
    <w:rsid w:val="008C70F1"/>
    <w:rsid w:val="008C7233"/>
    <w:rsid w:val="008D2434"/>
    <w:rsid w:val="008E0428"/>
    <w:rsid w:val="008E171D"/>
    <w:rsid w:val="008E2785"/>
    <w:rsid w:val="008E436B"/>
    <w:rsid w:val="008E702A"/>
    <w:rsid w:val="008E78A3"/>
    <w:rsid w:val="008F0654"/>
    <w:rsid w:val="008F06CB"/>
    <w:rsid w:val="008F2E83"/>
    <w:rsid w:val="008F3AFD"/>
    <w:rsid w:val="008F612A"/>
    <w:rsid w:val="0090293D"/>
    <w:rsid w:val="009034DE"/>
    <w:rsid w:val="00905396"/>
    <w:rsid w:val="0090605D"/>
    <w:rsid w:val="00906419"/>
    <w:rsid w:val="00912889"/>
    <w:rsid w:val="00913A42"/>
    <w:rsid w:val="00914167"/>
    <w:rsid w:val="009143DB"/>
    <w:rsid w:val="00915065"/>
    <w:rsid w:val="009150D6"/>
    <w:rsid w:val="009175E6"/>
    <w:rsid w:val="00917CE5"/>
    <w:rsid w:val="009217C0"/>
    <w:rsid w:val="00921818"/>
    <w:rsid w:val="00925241"/>
    <w:rsid w:val="00925CEC"/>
    <w:rsid w:val="00926A3F"/>
    <w:rsid w:val="00927904"/>
    <w:rsid w:val="0092794E"/>
    <w:rsid w:val="00930D30"/>
    <w:rsid w:val="009332A2"/>
    <w:rsid w:val="0093541C"/>
    <w:rsid w:val="00935CDF"/>
    <w:rsid w:val="00937598"/>
    <w:rsid w:val="0093790B"/>
    <w:rsid w:val="00940C88"/>
    <w:rsid w:val="00943751"/>
    <w:rsid w:val="00946912"/>
    <w:rsid w:val="00946DD0"/>
    <w:rsid w:val="009474E6"/>
    <w:rsid w:val="009509E6"/>
    <w:rsid w:val="00952018"/>
    <w:rsid w:val="00952800"/>
    <w:rsid w:val="0095300D"/>
    <w:rsid w:val="00956812"/>
    <w:rsid w:val="0095719A"/>
    <w:rsid w:val="009623E9"/>
    <w:rsid w:val="00963EEB"/>
    <w:rsid w:val="009648BC"/>
    <w:rsid w:val="00964A0A"/>
    <w:rsid w:val="00964C2F"/>
    <w:rsid w:val="00965F88"/>
    <w:rsid w:val="00984E03"/>
    <w:rsid w:val="009867F9"/>
    <w:rsid w:val="00987E85"/>
    <w:rsid w:val="009A0D12"/>
    <w:rsid w:val="009A1987"/>
    <w:rsid w:val="009A2BEE"/>
    <w:rsid w:val="009A5289"/>
    <w:rsid w:val="009A7A53"/>
    <w:rsid w:val="009B0402"/>
    <w:rsid w:val="009B0B75"/>
    <w:rsid w:val="009B16DF"/>
    <w:rsid w:val="009B4CB2"/>
    <w:rsid w:val="009B6701"/>
    <w:rsid w:val="009B6EF7"/>
    <w:rsid w:val="009B7000"/>
    <w:rsid w:val="009B739C"/>
    <w:rsid w:val="009B7B2A"/>
    <w:rsid w:val="009C0437"/>
    <w:rsid w:val="009C04EC"/>
    <w:rsid w:val="009C328C"/>
    <w:rsid w:val="009C4444"/>
    <w:rsid w:val="009C79AD"/>
    <w:rsid w:val="009C7CA6"/>
    <w:rsid w:val="009D3316"/>
    <w:rsid w:val="009D55AA"/>
    <w:rsid w:val="009D6121"/>
    <w:rsid w:val="009E12B9"/>
    <w:rsid w:val="009E3E77"/>
    <w:rsid w:val="009E3FAB"/>
    <w:rsid w:val="009E5B3F"/>
    <w:rsid w:val="009E7D90"/>
    <w:rsid w:val="009F1AB0"/>
    <w:rsid w:val="009F501D"/>
    <w:rsid w:val="00A039D5"/>
    <w:rsid w:val="00A046AD"/>
    <w:rsid w:val="00A079C1"/>
    <w:rsid w:val="00A12520"/>
    <w:rsid w:val="00A130FD"/>
    <w:rsid w:val="00A13D6D"/>
    <w:rsid w:val="00A14769"/>
    <w:rsid w:val="00A16151"/>
    <w:rsid w:val="00A16EC6"/>
    <w:rsid w:val="00A17C06"/>
    <w:rsid w:val="00A2126E"/>
    <w:rsid w:val="00A21706"/>
    <w:rsid w:val="00A24FCC"/>
    <w:rsid w:val="00A26A90"/>
    <w:rsid w:val="00A26B27"/>
    <w:rsid w:val="00A27F13"/>
    <w:rsid w:val="00A30E4F"/>
    <w:rsid w:val="00A32253"/>
    <w:rsid w:val="00A3310E"/>
    <w:rsid w:val="00A333A0"/>
    <w:rsid w:val="00A34B7E"/>
    <w:rsid w:val="00A37E70"/>
    <w:rsid w:val="00A437E1"/>
    <w:rsid w:val="00A4685E"/>
    <w:rsid w:val="00A47A8F"/>
    <w:rsid w:val="00A50CD4"/>
    <w:rsid w:val="00A51191"/>
    <w:rsid w:val="00A56D62"/>
    <w:rsid w:val="00A56F07"/>
    <w:rsid w:val="00A5762C"/>
    <w:rsid w:val="00A600FC"/>
    <w:rsid w:val="00A60BCA"/>
    <w:rsid w:val="00A62538"/>
    <w:rsid w:val="00A638DA"/>
    <w:rsid w:val="00A65B41"/>
    <w:rsid w:val="00A65E00"/>
    <w:rsid w:val="00A66A78"/>
    <w:rsid w:val="00A7436E"/>
    <w:rsid w:val="00A74E96"/>
    <w:rsid w:val="00A75A8E"/>
    <w:rsid w:val="00A77367"/>
    <w:rsid w:val="00A824DD"/>
    <w:rsid w:val="00A83676"/>
    <w:rsid w:val="00A83B7B"/>
    <w:rsid w:val="00A84274"/>
    <w:rsid w:val="00A850F3"/>
    <w:rsid w:val="00A864E3"/>
    <w:rsid w:val="00A94574"/>
    <w:rsid w:val="00A95936"/>
    <w:rsid w:val="00A96265"/>
    <w:rsid w:val="00A97084"/>
    <w:rsid w:val="00AA1C2C"/>
    <w:rsid w:val="00AA35F6"/>
    <w:rsid w:val="00AA667C"/>
    <w:rsid w:val="00AA6E91"/>
    <w:rsid w:val="00AA7439"/>
    <w:rsid w:val="00AB047E"/>
    <w:rsid w:val="00AB0B0A"/>
    <w:rsid w:val="00AB0BB7"/>
    <w:rsid w:val="00AB22C6"/>
    <w:rsid w:val="00AB2AD0"/>
    <w:rsid w:val="00AB67FC"/>
    <w:rsid w:val="00AC00F2"/>
    <w:rsid w:val="00AC0427"/>
    <w:rsid w:val="00AC31B5"/>
    <w:rsid w:val="00AC4EA1"/>
    <w:rsid w:val="00AC5381"/>
    <w:rsid w:val="00AC5920"/>
    <w:rsid w:val="00AD0E65"/>
    <w:rsid w:val="00AD2BF2"/>
    <w:rsid w:val="00AD4E90"/>
    <w:rsid w:val="00AD5422"/>
    <w:rsid w:val="00AD6503"/>
    <w:rsid w:val="00AE4179"/>
    <w:rsid w:val="00AE4425"/>
    <w:rsid w:val="00AE4FBE"/>
    <w:rsid w:val="00AE650F"/>
    <w:rsid w:val="00AE6555"/>
    <w:rsid w:val="00AE7D16"/>
    <w:rsid w:val="00AF30B0"/>
    <w:rsid w:val="00AF4CAA"/>
    <w:rsid w:val="00AF571A"/>
    <w:rsid w:val="00AF60A0"/>
    <w:rsid w:val="00AF67FC"/>
    <w:rsid w:val="00AF72DF"/>
    <w:rsid w:val="00AF7DF5"/>
    <w:rsid w:val="00B006E5"/>
    <w:rsid w:val="00B024C2"/>
    <w:rsid w:val="00B07700"/>
    <w:rsid w:val="00B13921"/>
    <w:rsid w:val="00B13B50"/>
    <w:rsid w:val="00B1528C"/>
    <w:rsid w:val="00B16ACD"/>
    <w:rsid w:val="00B17929"/>
    <w:rsid w:val="00B21487"/>
    <w:rsid w:val="00B232D1"/>
    <w:rsid w:val="00B24DB5"/>
    <w:rsid w:val="00B254A6"/>
    <w:rsid w:val="00B308B6"/>
    <w:rsid w:val="00B311A7"/>
    <w:rsid w:val="00B31F9E"/>
    <w:rsid w:val="00B3268F"/>
    <w:rsid w:val="00B32C2C"/>
    <w:rsid w:val="00B33A1A"/>
    <w:rsid w:val="00B33E6C"/>
    <w:rsid w:val="00B370F1"/>
    <w:rsid w:val="00B371CC"/>
    <w:rsid w:val="00B41CD9"/>
    <w:rsid w:val="00B427E6"/>
    <w:rsid w:val="00B428A6"/>
    <w:rsid w:val="00B43E1F"/>
    <w:rsid w:val="00B45FBC"/>
    <w:rsid w:val="00B51A7D"/>
    <w:rsid w:val="00B535C2"/>
    <w:rsid w:val="00B55544"/>
    <w:rsid w:val="00B55E94"/>
    <w:rsid w:val="00B64211"/>
    <w:rsid w:val="00B642FC"/>
    <w:rsid w:val="00B64D26"/>
    <w:rsid w:val="00B64FBB"/>
    <w:rsid w:val="00B70E22"/>
    <w:rsid w:val="00B70FEB"/>
    <w:rsid w:val="00B774CB"/>
    <w:rsid w:val="00B80402"/>
    <w:rsid w:val="00B80B9A"/>
    <w:rsid w:val="00B830B7"/>
    <w:rsid w:val="00B848EA"/>
    <w:rsid w:val="00B84B2B"/>
    <w:rsid w:val="00B90500"/>
    <w:rsid w:val="00B9176C"/>
    <w:rsid w:val="00B91FD6"/>
    <w:rsid w:val="00B935A4"/>
    <w:rsid w:val="00BA4197"/>
    <w:rsid w:val="00BA561A"/>
    <w:rsid w:val="00BA588A"/>
    <w:rsid w:val="00BB0DC6"/>
    <w:rsid w:val="00BB15E4"/>
    <w:rsid w:val="00BB1E19"/>
    <w:rsid w:val="00BB21D1"/>
    <w:rsid w:val="00BB32F2"/>
    <w:rsid w:val="00BB4338"/>
    <w:rsid w:val="00BB6C0E"/>
    <w:rsid w:val="00BB7B38"/>
    <w:rsid w:val="00BB7BE8"/>
    <w:rsid w:val="00BC11E5"/>
    <w:rsid w:val="00BC4BC6"/>
    <w:rsid w:val="00BC52FD"/>
    <w:rsid w:val="00BC6E62"/>
    <w:rsid w:val="00BC7443"/>
    <w:rsid w:val="00BD0648"/>
    <w:rsid w:val="00BD1040"/>
    <w:rsid w:val="00BD34AA"/>
    <w:rsid w:val="00BE0C44"/>
    <w:rsid w:val="00BE1B8B"/>
    <w:rsid w:val="00BE2A18"/>
    <w:rsid w:val="00BE2C01"/>
    <w:rsid w:val="00BE41EC"/>
    <w:rsid w:val="00BE56FB"/>
    <w:rsid w:val="00BE64DC"/>
    <w:rsid w:val="00BF3DDE"/>
    <w:rsid w:val="00BF6589"/>
    <w:rsid w:val="00BF6F7F"/>
    <w:rsid w:val="00C00647"/>
    <w:rsid w:val="00C02764"/>
    <w:rsid w:val="00C04CEF"/>
    <w:rsid w:val="00C06209"/>
    <w:rsid w:val="00C0662F"/>
    <w:rsid w:val="00C11943"/>
    <w:rsid w:val="00C12E96"/>
    <w:rsid w:val="00C14763"/>
    <w:rsid w:val="00C158A8"/>
    <w:rsid w:val="00C16141"/>
    <w:rsid w:val="00C2363F"/>
    <w:rsid w:val="00C236C8"/>
    <w:rsid w:val="00C260B1"/>
    <w:rsid w:val="00C26E56"/>
    <w:rsid w:val="00C31406"/>
    <w:rsid w:val="00C37194"/>
    <w:rsid w:val="00C40637"/>
    <w:rsid w:val="00C40F6C"/>
    <w:rsid w:val="00C44426"/>
    <w:rsid w:val="00C445F3"/>
    <w:rsid w:val="00C451F4"/>
    <w:rsid w:val="00C45EB1"/>
    <w:rsid w:val="00C54A3A"/>
    <w:rsid w:val="00C55566"/>
    <w:rsid w:val="00C56448"/>
    <w:rsid w:val="00C667BE"/>
    <w:rsid w:val="00C6766B"/>
    <w:rsid w:val="00C70BC4"/>
    <w:rsid w:val="00C72223"/>
    <w:rsid w:val="00C76417"/>
    <w:rsid w:val="00C7726F"/>
    <w:rsid w:val="00C82104"/>
    <w:rsid w:val="00C823DA"/>
    <w:rsid w:val="00C8259F"/>
    <w:rsid w:val="00C82746"/>
    <w:rsid w:val="00C8312F"/>
    <w:rsid w:val="00C84C47"/>
    <w:rsid w:val="00C858A4"/>
    <w:rsid w:val="00C86AFA"/>
    <w:rsid w:val="00C93ACC"/>
    <w:rsid w:val="00C96B96"/>
    <w:rsid w:val="00CA204B"/>
    <w:rsid w:val="00CA2B13"/>
    <w:rsid w:val="00CB18D0"/>
    <w:rsid w:val="00CB1C8A"/>
    <w:rsid w:val="00CB24F5"/>
    <w:rsid w:val="00CB2663"/>
    <w:rsid w:val="00CB3BBE"/>
    <w:rsid w:val="00CB59E9"/>
    <w:rsid w:val="00CC0D6A"/>
    <w:rsid w:val="00CC3831"/>
    <w:rsid w:val="00CC3E3D"/>
    <w:rsid w:val="00CC519B"/>
    <w:rsid w:val="00CD12C1"/>
    <w:rsid w:val="00CD214E"/>
    <w:rsid w:val="00CD2851"/>
    <w:rsid w:val="00CD384D"/>
    <w:rsid w:val="00CD46FA"/>
    <w:rsid w:val="00CD5973"/>
    <w:rsid w:val="00CE31A6"/>
    <w:rsid w:val="00CF09AA"/>
    <w:rsid w:val="00CF2DCE"/>
    <w:rsid w:val="00CF4813"/>
    <w:rsid w:val="00CF5233"/>
    <w:rsid w:val="00D024C5"/>
    <w:rsid w:val="00D029B8"/>
    <w:rsid w:val="00D02F60"/>
    <w:rsid w:val="00D0464E"/>
    <w:rsid w:val="00D04A96"/>
    <w:rsid w:val="00D07A7B"/>
    <w:rsid w:val="00D107B4"/>
    <w:rsid w:val="00D10E06"/>
    <w:rsid w:val="00D13EBD"/>
    <w:rsid w:val="00D15197"/>
    <w:rsid w:val="00D16820"/>
    <w:rsid w:val="00D169C8"/>
    <w:rsid w:val="00D1793F"/>
    <w:rsid w:val="00D22AF5"/>
    <w:rsid w:val="00D235EA"/>
    <w:rsid w:val="00D247A9"/>
    <w:rsid w:val="00D312A8"/>
    <w:rsid w:val="00D32721"/>
    <w:rsid w:val="00D328DC"/>
    <w:rsid w:val="00D33387"/>
    <w:rsid w:val="00D34C15"/>
    <w:rsid w:val="00D37A48"/>
    <w:rsid w:val="00D402FB"/>
    <w:rsid w:val="00D4292B"/>
    <w:rsid w:val="00D47D7A"/>
    <w:rsid w:val="00D50ABD"/>
    <w:rsid w:val="00D5203B"/>
    <w:rsid w:val="00D52E4C"/>
    <w:rsid w:val="00D55290"/>
    <w:rsid w:val="00D57791"/>
    <w:rsid w:val="00D6046A"/>
    <w:rsid w:val="00D62870"/>
    <w:rsid w:val="00D655D9"/>
    <w:rsid w:val="00D65872"/>
    <w:rsid w:val="00D676F3"/>
    <w:rsid w:val="00D70EF5"/>
    <w:rsid w:val="00D71024"/>
    <w:rsid w:val="00D7156D"/>
    <w:rsid w:val="00D71A25"/>
    <w:rsid w:val="00D71FCF"/>
    <w:rsid w:val="00D72A54"/>
    <w:rsid w:val="00D72CC1"/>
    <w:rsid w:val="00D76EC9"/>
    <w:rsid w:val="00D80E7D"/>
    <w:rsid w:val="00D81397"/>
    <w:rsid w:val="00D848B9"/>
    <w:rsid w:val="00D902BE"/>
    <w:rsid w:val="00D90E69"/>
    <w:rsid w:val="00D91368"/>
    <w:rsid w:val="00D93106"/>
    <w:rsid w:val="00D933E9"/>
    <w:rsid w:val="00D9505D"/>
    <w:rsid w:val="00D953D0"/>
    <w:rsid w:val="00D959F5"/>
    <w:rsid w:val="00D96884"/>
    <w:rsid w:val="00DA3FDD"/>
    <w:rsid w:val="00DA7017"/>
    <w:rsid w:val="00DA7028"/>
    <w:rsid w:val="00DB1AD2"/>
    <w:rsid w:val="00DB2B58"/>
    <w:rsid w:val="00DB3A46"/>
    <w:rsid w:val="00DB5206"/>
    <w:rsid w:val="00DB5618"/>
    <w:rsid w:val="00DB6276"/>
    <w:rsid w:val="00DB63F5"/>
    <w:rsid w:val="00DC1C6B"/>
    <w:rsid w:val="00DC22C8"/>
    <w:rsid w:val="00DC2C2E"/>
    <w:rsid w:val="00DC4AF0"/>
    <w:rsid w:val="00DC7886"/>
    <w:rsid w:val="00DD00CC"/>
    <w:rsid w:val="00DD0CF2"/>
    <w:rsid w:val="00DD1D3D"/>
    <w:rsid w:val="00DD71C6"/>
    <w:rsid w:val="00DE1554"/>
    <w:rsid w:val="00DE2901"/>
    <w:rsid w:val="00DE590F"/>
    <w:rsid w:val="00DE7DC1"/>
    <w:rsid w:val="00DF3F7E"/>
    <w:rsid w:val="00DF7648"/>
    <w:rsid w:val="00E00E29"/>
    <w:rsid w:val="00E02BAB"/>
    <w:rsid w:val="00E04CEB"/>
    <w:rsid w:val="00E060BC"/>
    <w:rsid w:val="00E11420"/>
    <w:rsid w:val="00E132FB"/>
    <w:rsid w:val="00E155FC"/>
    <w:rsid w:val="00E170B7"/>
    <w:rsid w:val="00E177DD"/>
    <w:rsid w:val="00E20900"/>
    <w:rsid w:val="00E20C7F"/>
    <w:rsid w:val="00E2396E"/>
    <w:rsid w:val="00E24728"/>
    <w:rsid w:val="00E276AC"/>
    <w:rsid w:val="00E34A35"/>
    <w:rsid w:val="00E37C2F"/>
    <w:rsid w:val="00E41C28"/>
    <w:rsid w:val="00E43912"/>
    <w:rsid w:val="00E46308"/>
    <w:rsid w:val="00E51E17"/>
    <w:rsid w:val="00E52DAB"/>
    <w:rsid w:val="00E539B0"/>
    <w:rsid w:val="00E55994"/>
    <w:rsid w:val="00E60606"/>
    <w:rsid w:val="00E60C66"/>
    <w:rsid w:val="00E6164D"/>
    <w:rsid w:val="00E618C9"/>
    <w:rsid w:val="00E62774"/>
    <w:rsid w:val="00E6307C"/>
    <w:rsid w:val="00E636FA"/>
    <w:rsid w:val="00E65817"/>
    <w:rsid w:val="00E66C50"/>
    <w:rsid w:val="00E679D3"/>
    <w:rsid w:val="00E71208"/>
    <w:rsid w:val="00E71444"/>
    <w:rsid w:val="00E71C91"/>
    <w:rsid w:val="00E720A1"/>
    <w:rsid w:val="00E75DDA"/>
    <w:rsid w:val="00E773E8"/>
    <w:rsid w:val="00E77D99"/>
    <w:rsid w:val="00E83ADD"/>
    <w:rsid w:val="00E84F38"/>
    <w:rsid w:val="00E85623"/>
    <w:rsid w:val="00E873F5"/>
    <w:rsid w:val="00E87441"/>
    <w:rsid w:val="00E91FAE"/>
    <w:rsid w:val="00E925E3"/>
    <w:rsid w:val="00E96E3F"/>
    <w:rsid w:val="00EA270C"/>
    <w:rsid w:val="00EA4974"/>
    <w:rsid w:val="00EA532E"/>
    <w:rsid w:val="00EB06D9"/>
    <w:rsid w:val="00EB192B"/>
    <w:rsid w:val="00EB19ED"/>
    <w:rsid w:val="00EB1CAB"/>
    <w:rsid w:val="00EB74F9"/>
    <w:rsid w:val="00EC0F5A"/>
    <w:rsid w:val="00EC4265"/>
    <w:rsid w:val="00EC4CEB"/>
    <w:rsid w:val="00EC5F37"/>
    <w:rsid w:val="00EC600C"/>
    <w:rsid w:val="00EC659E"/>
    <w:rsid w:val="00EC747D"/>
    <w:rsid w:val="00ED2072"/>
    <w:rsid w:val="00ED2AE0"/>
    <w:rsid w:val="00ED5553"/>
    <w:rsid w:val="00ED5E36"/>
    <w:rsid w:val="00ED6961"/>
    <w:rsid w:val="00EE0800"/>
    <w:rsid w:val="00EE2468"/>
    <w:rsid w:val="00EE4008"/>
    <w:rsid w:val="00EE73EA"/>
    <w:rsid w:val="00EF0B96"/>
    <w:rsid w:val="00EF3486"/>
    <w:rsid w:val="00EF43C4"/>
    <w:rsid w:val="00EF47AF"/>
    <w:rsid w:val="00EF53B6"/>
    <w:rsid w:val="00EF7447"/>
    <w:rsid w:val="00F00B73"/>
    <w:rsid w:val="00F115CA"/>
    <w:rsid w:val="00F14817"/>
    <w:rsid w:val="00F14EBA"/>
    <w:rsid w:val="00F1510F"/>
    <w:rsid w:val="00F1533A"/>
    <w:rsid w:val="00F15974"/>
    <w:rsid w:val="00F15E5A"/>
    <w:rsid w:val="00F17B66"/>
    <w:rsid w:val="00F17F0A"/>
    <w:rsid w:val="00F2668F"/>
    <w:rsid w:val="00F2742F"/>
    <w:rsid w:val="00F2753B"/>
    <w:rsid w:val="00F33F8B"/>
    <w:rsid w:val="00F340B2"/>
    <w:rsid w:val="00F43390"/>
    <w:rsid w:val="00F443B2"/>
    <w:rsid w:val="00F458D8"/>
    <w:rsid w:val="00F45B15"/>
    <w:rsid w:val="00F50237"/>
    <w:rsid w:val="00F53596"/>
    <w:rsid w:val="00F55BA8"/>
    <w:rsid w:val="00F55DB1"/>
    <w:rsid w:val="00F56ACA"/>
    <w:rsid w:val="00F600FE"/>
    <w:rsid w:val="00F62E4D"/>
    <w:rsid w:val="00F66B34"/>
    <w:rsid w:val="00F675B9"/>
    <w:rsid w:val="00F711C9"/>
    <w:rsid w:val="00F72F07"/>
    <w:rsid w:val="00F74C59"/>
    <w:rsid w:val="00F75C3A"/>
    <w:rsid w:val="00F82E30"/>
    <w:rsid w:val="00F831CB"/>
    <w:rsid w:val="00F848A3"/>
    <w:rsid w:val="00F84ACF"/>
    <w:rsid w:val="00F85742"/>
    <w:rsid w:val="00F85BF8"/>
    <w:rsid w:val="00F871CE"/>
    <w:rsid w:val="00F87802"/>
    <w:rsid w:val="00F92C0A"/>
    <w:rsid w:val="00F9415B"/>
    <w:rsid w:val="00F9507B"/>
    <w:rsid w:val="00F9726B"/>
    <w:rsid w:val="00FA0A6A"/>
    <w:rsid w:val="00FA13C2"/>
    <w:rsid w:val="00FA7F91"/>
    <w:rsid w:val="00FB121C"/>
    <w:rsid w:val="00FB1CDD"/>
    <w:rsid w:val="00FB1FBF"/>
    <w:rsid w:val="00FB2C2F"/>
    <w:rsid w:val="00FB3036"/>
    <w:rsid w:val="00FB305C"/>
    <w:rsid w:val="00FC2E3D"/>
    <w:rsid w:val="00FC3BDE"/>
    <w:rsid w:val="00FC57FC"/>
    <w:rsid w:val="00FD1DBE"/>
    <w:rsid w:val="00FD25A7"/>
    <w:rsid w:val="00FD27B6"/>
    <w:rsid w:val="00FD3689"/>
    <w:rsid w:val="00FD42A3"/>
    <w:rsid w:val="00FD7468"/>
    <w:rsid w:val="00FD7CE0"/>
    <w:rsid w:val="00FE0B3B"/>
    <w:rsid w:val="00FE1BE2"/>
    <w:rsid w:val="00FE4DB2"/>
    <w:rsid w:val="00FE730A"/>
    <w:rsid w:val="00FE7581"/>
    <w:rsid w:val="00FF1DD7"/>
    <w:rsid w:val="00FF44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370369"/>
  <w15:docId w15:val="{43DA1540-49DC-4172-A5B6-E9ADE2CB4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sz w:val="24"/>
        <w:szCs w:val="24"/>
        <w:lang w:val="pl-PL" w:eastAsia="pl-PL"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locked="1" w:qFormat="1"/>
    <w:lsdException w:name="annotation text" w:semiHidden="1" w:uiPriority="0"/>
    <w:lsdException w:name="index heading" w:semiHidden="1"/>
    <w:lsdException w:name="caption" w:semiHidden="1" w:unhideWhenUsed="1" w:qFormat="1"/>
    <w:lsdException w:name="table of figures" w:semiHidden="1"/>
    <w:lsdException w:name="envelope address" w:semiHidden="1"/>
    <w:lsdException w:name="envelope return" w:semiHidden="1"/>
    <w:lsdException w:name="annotation reference" w:semiHidden="1" w:uiPriority="0"/>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0" w:unhideWhenUsed="1"/>
    <w:lsdException w:name="annotation subject" w:semiHidden="1" w:uiPriority="0"/>
    <w:lsdException w:name="Outline List 1" w:locked="1" w:uiPriority="0"/>
    <w:lsdException w:name="Outline List 2" w:locked="1" w:uiPriority="0"/>
    <w:lsdException w:name="Outline List 3" w:uiPriority="0"/>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Table Grid" w:locked="1" w:uiPriority="0"/>
    <w:lsdException w:name="Table Theme" w:locked="1" w:semiHidden="1" w:uiPriority="0" w:unhideWhenUsed="1"/>
    <w:lsdException w:name="Placeholder Text" w:semiHidden="1"/>
    <w:lsdException w:name="No Spacing"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semiHidden="1"/>
    <w:lsdException w:name="Quote" w:semiHidden="1" w:qFormat="1"/>
    <w:lsdException w:name="Intense Quote" w:semiHidden="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25A7"/>
    <w:pPr>
      <w:widowControl w:val="0"/>
      <w:autoSpaceDE w:val="0"/>
      <w:autoSpaceDN w:val="0"/>
      <w:adjustRightInd w:val="0"/>
    </w:pPr>
    <w:rPr>
      <w:rFonts w:ascii="Times New Roman" w:eastAsiaTheme="minorEastAsia" w:hAnsi="Times New Roman" w:cs="Arial"/>
      <w:szCs w:val="20"/>
    </w:rPr>
  </w:style>
  <w:style w:type="paragraph" w:styleId="Nagwek1">
    <w:name w:val="heading 1"/>
    <w:basedOn w:val="Normalny"/>
    <w:next w:val="Normalny"/>
    <w:link w:val="Nagwek1Znak"/>
    <w:uiPriority w:val="99"/>
    <w:semiHidden/>
    <w:rsid w:val="001E1E73"/>
    <w:pPr>
      <w:keepNext/>
      <w:keepLines/>
      <w:suppressAutoHyphens/>
      <w:autoSpaceDE/>
      <w:autoSpaceDN/>
      <w:adjustRightInd/>
      <w:spacing w:before="480"/>
      <w:outlineLvl w:val="0"/>
    </w:pPr>
    <w:rPr>
      <w:rFonts w:asciiTheme="majorHAnsi" w:eastAsiaTheme="majorEastAsia" w:hAnsiTheme="majorHAnsi" w:cstheme="majorBidi"/>
      <w:b/>
      <w:bCs/>
      <w:color w:val="365F91"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Odwoanieprzypisudolnego">
    <w:name w:val="footnote reference"/>
    <w:uiPriority w:val="99"/>
    <w:semiHidden/>
    <w:rsid w:val="004C3F97"/>
    <w:rPr>
      <w:rFonts w:cs="Times New Roman"/>
      <w:vertAlign w:val="superscript"/>
    </w:rPr>
  </w:style>
  <w:style w:type="paragraph" w:styleId="Nagwek">
    <w:name w:val="header"/>
    <w:basedOn w:val="Normalny"/>
    <w:link w:val="NagwekZnak"/>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NagwekZnak">
    <w:name w:val="Nagłówek Znak"/>
    <w:link w:val="Nagwek"/>
    <w:uiPriority w:val="99"/>
    <w:semiHidden/>
    <w:rsid w:val="00060076"/>
    <w:rPr>
      <w:rFonts w:eastAsiaTheme="minorEastAsia" w:cs="Arial"/>
      <w:kern w:val="1"/>
      <w:sz w:val="20"/>
      <w:szCs w:val="20"/>
      <w:lang w:eastAsia="ar-SA"/>
    </w:rPr>
  </w:style>
  <w:style w:type="paragraph" w:styleId="Stopka">
    <w:name w:val="footer"/>
    <w:basedOn w:val="Normalny"/>
    <w:link w:val="StopkaZnak"/>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StopkaZnak">
    <w:name w:val="Stopka Znak"/>
    <w:link w:val="Stopka"/>
    <w:uiPriority w:val="99"/>
    <w:semiHidden/>
    <w:rsid w:val="00060076"/>
    <w:rPr>
      <w:rFonts w:eastAsiaTheme="minorEastAsia" w:cs="Arial"/>
      <w:kern w:val="1"/>
      <w:sz w:val="20"/>
      <w:szCs w:val="20"/>
      <w:lang w:eastAsia="ar-SA"/>
    </w:rPr>
  </w:style>
  <w:style w:type="paragraph" w:styleId="Tekstdymka">
    <w:name w:val="Balloon Text"/>
    <w:basedOn w:val="Normalny"/>
    <w:link w:val="TekstdymkaZnak"/>
    <w:uiPriority w:val="99"/>
    <w:semiHidden/>
    <w:rsid w:val="004C3F97"/>
    <w:pPr>
      <w:suppressAutoHyphens/>
      <w:autoSpaceDE/>
      <w:autoSpaceDN/>
      <w:adjustRightInd/>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4C3F97"/>
    <w:rPr>
      <w:rFonts w:ascii="Tahoma" w:eastAsiaTheme="minorEastAsia"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ind w:firstLine="510"/>
      <w:jc w:val="both"/>
    </w:pPr>
    <w:rPr>
      <w:rFonts w:eastAsiaTheme="minorEastAsia" w:cs="Arial"/>
      <w:szCs w:val="20"/>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basedOn w:val="Domylnaczcionkaakapitu"/>
    <w:link w:val="Nagwek1"/>
    <w:uiPriority w:val="99"/>
    <w:semiHidden/>
    <w:rsid w:val="004504C0"/>
    <w:rPr>
      <w:rFonts w:asciiTheme="majorHAnsi" w:eastAsiaTheme="majorEastAsia" w:hAnsiTheme="majorHAnsi" w:cstheme="majorBidi"/>
      <w:b/>
      <w:bCs/>
      <w:color w:val="365F91" w:themeColor="accent1" w:themeShade="BF"/>
      <w:kern w:val="1"/>
      <w:sz w:val="28"/>
      <w:szCs w:val="28"/>
      <w:lang w:eastAsia="ar-SA"/>
    </w:rPr>
  </w:style>
  <w:style w:type="paragraph" w:styleId="Bezodstpw">
    <w:name w:val="No Spacing"/>
    <w:uiPriority w:val="99"/>
    <w:semiHidden/>
    <w:rsid w:val="004C3F97"/>
    <w:pPr>
      <w:widowControl w:val="0"/>
      <w:suppressAutoHyphens/>
    </w:pPr>
    <w:rPr>
      <w:kern w:val="1"/>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jc w:val="center"/>
    </w:pPr>
    <w:rPr>
      <w:rFonts w:eastAsiaTheme="minorEastAsia" w:cs="Arial"/>
      <w:bCs/>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jc w:val="center"/>
    </w:pPr>
    <w:rPr>
      <w:rFonts w:eastAsiaTheme="minorEastAsia" w:cs="Arial"/>
      <w:b/>
      <w:bCs/>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jc w:val="center"/>
    </w:pPr>
    <w:rPr>
      <w:b/>
      <w:bCs/>
      <w:caps/>
      <w:kern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jc w:val="center"/>
    </w:pPr>
    <w:rPr>
      <w:b/>
      <w:bCs/>
      <w:caps/>
      <w:spacing w:val="54"/>
      <w:kern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ind w:left="510" w:hanging="510"/>
      <w:jc w:val="both"/>
    </w:pPr>
    <w:rPr>
      <w:rFonts w:eastAsiaTheme="minorEastAsia" w:cs="Arial"/>
      <w:bCs/>
      <w:szCs w:val="20"/>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jc w:val="center"/>
    </w:pPr>
    <w:rPr>
      <w:rFonts w:eastAsiaTheme="minorEastAsia"/>
      <w:b/>
      <w:bCs/>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ny"/>
    <w:uiPriority w:val="9"/>
    <w:qFormat/>
    <w:rsid w:val="006A748A"/>
    <w:pPr>
      <w:keepNext/>
      <w:spacing w:before="120"/>
      <w:jc w:val="center"/>
    </w:pPr>
    <w:rPr>
      <w:rFonts w:eastAsiaTheme="minorEastAsia" w:cs="Arial"/>
      <w:bCs/>
      <w:caps/>
      <w:kern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ind w:left="510"/>
      <w:jc w:val="center"/>
    </w:pPr>
    <w:rPr>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ind w:left="510"/>
      <w:jc w:val="center"/>
    </w:pPr>
    <w:rPr>
      <w:rFonts w:eastAsiaTheme="minorEastAsia" w:cs="Arial"/>
      <w:bCs/>
      <w:kern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Tekstprzypisudolnego">
    <w:name w:val="footnote text"/>
    <w:basedOn w:val="Normalny"/>
    <w:link w:val="TekstprzypisudolnegoZnak"/>
    <w:uiPriority w:val="99"/>
    <w:semiHidden/>
    <w:qFormat/>
    <w:locked/>
    <w:rsid w:val="00295A6F"/>
    <w:rPr>
      <w:rFonts w:ascii="Times" w:eastAsia="Times New Roman" w:hAnsi="Times" w:cs="Times New Roman"/>
      <w:szCs w:val="24"/>
    </w:rPr>
  </w:style>
  <w:style w:type="character" w:customStyle="1" w:styleId="TekstprzypisudolnegoZnak">
    <w:name w:val="Tekst przypisu dolnego Znak"/>
    <w:basedOn w:val="Domylnaczcionkaakapitu"/>
    <w:link w:val="Tekstprzypisudolnego"/>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Odwoaniedokomentarza">
    <w:name w:val="annotation reference"/>
    <w:basedOn w:val="Domylnaczcionkaakapitu"/>
    <w:uiPriority w:val="99"/>
    <w:semiHidden/>
    <w:rsid w:val="00023F13"/>
    <w:rPr>
      <w:sz w:val="16"/>
      <w:szCs w:val="16"/>
    </w:rPr>
  </w:style>
  <w:style w:type="paragraph" w:styleId="Tekstkomentarza">
    <w:name w:val="annotation text"/>
    <w:basedOn w:val="Normalny"/>
    <w:link w:val="TekstkomentarzaZnak"/>
    <w:uiPriority w:val="99"/>
    <w:rsid w:val="00023F13"/>
    <w:rPr>
      <w:rFonts w:ascii="Times" w:eastAsia="Times New Roman" w:hAnsi="Times" w:cs="Times New Roman"/>
      <w:szCs w:val="24"/>
    </w:rPr>
  </w:style>
  <w:style w:type="character" w:customStyle="1" w:styleId="TekstkomentarzaZnak">
    <w:name w:val="Tekst komentarza Znak"/>
    <w:basedOn w:val="Domylnaczcionkaakapitu"/>
    <w:link w:val="Tekstkomentarza"/>
    <w:uiPriority w:val="99"/>
    <w:rsid w:val="004504C0"/>
    <w:rPr>
      <w:sz w:val="20"/>
    </w:rPr>
  </w:style>
  <w:style w:type="paragraph" w:styleId="Tematkomentarza">
    <w:name w:val="annotation subject"/>
    <w:basedOn w:val="Tekstkomentarza"/>
    <w:next w:val="Tekstkomentarza"/>
    <w:link w:val="TematkomentarzaZnak"/>
    <w:uiPriority w:val="99"/>
    <w:semiHidden/>
    <w:rsid w:val="00023F13"/>
    <w:rPr>
      <w:b/>
      <w:bCs/>
    </w:rPr>
  </w:style>
  <w:style w:type="character" w:customStyle="1" w:styleId="TematkomentarzaZnak">
    <w:name w:val="Temat komentarza Znak"/>
    <w:basedOn w:val="TekstkomentarzaZnak"/>
    <w:link w:val="Tematkomentarza"/>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spacing w:line="240" w:lineRule="auto"/>
      <w:ind w:left="284" w:hanging="284"/>
      <w:jc w:val="both"/>
    </w:pPr>
    <w:rPr>
      <w:rFonts w:ascii="Times New Roman" w:eastAsiaTheme="minorEastAsia" w:hAnsi="Times New Roman" w:cs="Arial"/>
      <w:sz w:val="20"/>
      <w:szCs w:val="20"/>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jc w:val="center"/>
    </w:pPr>
    <w:rPr>
      <w:rFonts w:eastAsiaTheme="minorEastAsia" w:cs="Arial"/>
      <w:bCs/>
      <w:kern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jc w:val="center"/>
    </w:pPr>
    <w:rPr>
      <w:b/>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jc w:val="right"/>
    </w:pPr>
    <w:rPr>
      <w:rFonts w:ascii="Times New Roman" w:eastAsiaTheme="minorEastAsia" w:hAnsi="Times New Roman" w:cs="Arial"/>
      <w:szCs w:val="20"/>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rPr>
      <w:rFonts w:ascii="Times New Roman" w:eastAsiaTheme="minorEastAsia" w:hAnsi="Times New Roman" w:cs="Arial"/>
      <w:b/>
      <w:szCs w:val="20"/>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ny"/>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line="240" w:lineRule="auto"/>
      <w:ind w:left="5670"/>
      <w:contextualSpacing/>
    </w:pPr>
    <w:rPr>
      <w:rFonts w:ascii="Times New Roman" w:eastAsiaTheme="minorEastAsia" w:hAnsi="Times New Roman" w:cs="Arial"/>
      <w:szCs w:val="20"/>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basedOn w:val="Domylnaczcionkaakapitu"/>
    <w:uiPriority w:val="2"/>
    <w:qFormat/>
    <w:rsid w:val="00A12520"/>
    <w:rPr>
      <w:b w:val="0"/>
      <w:i w:val="0"/>
      <w:vanish w:val="0"/>
      <w:spacing w:val="0"/>
      <w:vertAlign w:val="superscript"/>
    </w:rPr>
  </w:style>
  <w:style w:type="character" w:customStyle="1" w:styleId="IDindeksdolny">
    <w:name w:val="_ID_ – indeks dolny"/>
    <w:basedOn w:val="Domylnaczcionkaakapitu"/>
    <w:uiPriority w:val="3"/>
    <w:qFormat/>
    <w:rsid w:val="00591124"/>
    <w:rPr>
      <w:b w:val="0"/>
      <w:i w:val="0"/>
      <w:vanish w:val="0"/>
      <w:spacing w:val="0"/>
      <w:vertAlign w:val="subscript"/>
    </w:rPr>
  </w:style>
  <w:style w:type="character" w:customStyle="1" w:styleId="IDPindeksdolnyipogrubienie">
    <w:name w:val="_ID_P_ – indeks dolny i pogrubienie"/>
    <w:basedOn w:val="Domylnaczcionkaakapitu"/>
    <w:uiPriority w:val="3"/>
    <w:qFormat/>
    <w:rsid w:val="00591124"/>
    <w:rPr>
      <w:b/>
      <w:vanish w:val="0"/>
      <w:spacing w:val="0"/>
      <w:vertAlign w:val="subscript"/>
    </w:rPr>
  </w:style>
  <w:style w:type="character" w:customStyle="1" w:styleId="IDKindeksdolnyikursywa">
    <w:name w:val="_ID_K_ – indeks dolny i kursywa"/>
    <w:basedOn w:val="Domylnaczcionkaakapitu"/>
    <w:uiPriority w:val="3"/>
    <w:qFormat/>
    <w:rsid w:val="00591124"/>
    <w:rPr>
      <w:i/>
      <w:vanish w:val="0"/>
      <w:spacing w:val="0"/>
      <w:vertAlign w:val="subscript"/>
    </w:rPr>
  </w:style>
  <w:style w:type="character" w:customStyle="1" w:styleId="IGPindeksgrnyipogrubienie">
    <w:name w:val="_IG_P_ – indeks górny i pogrubienie"/>
    <w:basedOn w:val="Domylnaczcionkaakapitu"/>
    <w:uiPriority w:val="2"/>
    <w:qFormat/>
    <w:rsid w:val="00A12520"/>
    <w:rPr>
      <w:b/>
      <w:vanish w:val="0"/>
      <w:spacing w:val="0"/>
      <w:vertAlign w:val="superscript"/>
    </w:rPr>
  </w:style>
  <w:style w:type="character" w:customStyle="1" w:styleId="IGKindeksgrnyikursywa">
    <w:name w:val="_IG_K_ – indeks górny i kursywa"/>
    <w:basedOn w:val="Domylnaczcionkaakapitu"/>
    <w:uiPriority w:val="2"/>
    <w:qFormat/>
    <w:rsid w:val="00A12520"/>
    <w:rPr>
      <w:i/>
      <w:vanish w:val="0"/>
      <w:spacing w:val="0"/>
      <w:vertAlign w:val="superscript"/>
    </w:rPr>
  </w:style>
  <w:style w:type="character" w:customStyle="1" w:styleId="IGPKindeksgrnyipogrubieniekursywa">
    <w:name w:val="_IG_P_K_ – indeks górny i pogrubienie kursywa"/>
    <w:basedOn w:val="Domylnaczcionkaakapitu"/>
    <w:uiPriority w:val="2"/>
    <w:qFormat/>
    <w:rsid w:val="00591124"/>
    <w:rPr>
      <w:b/>
      <w:i/>
      <w:vanish w:val="0"/>
      <w:spacing w:val="0"/>
      <w:vertAlign w:val="superscript"/>
    </w:rPr>
  </w:style>
  <w:style w:type="character" w:customStyle="1" w:styleId="IDPKindeksdolnyipogrugieniekursywa">
    <w:name w:val="_ID_P_K_ – indeks dolny i pogrugienie kursywa"/>
    <w:basedOn w:val="Domylnaczcionkaakapitu"/>
    <w:uiPriority w:val="3"/>
    <w:qFormat/>
    <w:rsid w:val="00591124"/>
    <w:rPr>
      <w:b/>
      <w:i/>
      <w:vanish w:val="0"/>
      <w:spacing w:val="0"/>
      <w:vertAlign w:val="subscript"/>
    </w:rPr>
  </w:style>
  <w:style w:type="character" w:customStyle="1" w:styleId="Ppogrubienie">
    <w:name w:val="_P_ – pogrubienie"/>
    <w:basedOn w:val="Domylnaczcionkaakapitu"/>
    <w:uiPriority w:val="99"/>
    <w:qFormat/>
    <w:rsid w:val="006A748A"/>
    <w:rPr>
      <w:b/>
    </w:rPr>
  </w:style>
  <w:style w:type="character" w:customStyle="1" w:styleId="Kkursywa">
    <w:name w:val="_K_ – kursywa"/>
    <w:basedOn w:val="Domylnaczcionkaakapitu"/>
    <w:uiPriority w:val="1"/>
    <w:qFormat/>
    <w:rsid w:val="006A748A"/>
    <w:rPr>
      <w:i/>
    </w:rPr>
  </w:style>
  <w:style w:type="character" w:customStyle="1" w:styleId="PKpogrubieniekursywa">
    <w:name w:val="_P_K_ – pogrubienie kursywa"/>
    <w:basedOn w:val="Domylnaczcionkaakapitu"/>
    <w:uiPriority w:val="1"/>
    <w:qFormat/>
    <w:rsid w:val="006A748A"/>
    <w:rPr>
      <w:b/>
      <w:i/>
    </w:rPr>
  </w:style>
  <w:style w:type="character" w:customStyle="1" w:styleId="TEKSTOZNACZONYWDOKUMENCIERDOWYMJAKOUKRYTY">
    <w:name w:val="_TEKST_OZNACZONY_W_DOKUMENCIE_ŹRÓDŁOWYM_JAKO_UKRYTY_"/>
    <w:basedOn w:val="Domylnaczcionkaakapitu"/>
    <w:uiPriority w:val="4"/>
    <w:unhideWhenUsed/>
    <w:qFormat/>
    <w:rsid w:val="009D55AA"/>
    <w:rPr>
      <w:vanish w:val="0"/>
      <w:color w:val="FF0000"/>
      <w:u w:val="single" w:color="FF0000"/>
    </w:rPr>
  </w:style>
  <w:style w:type="character" w:customStyle="1" w:styleId="BEZWERSALIKW">
    <w:name w:val="_BEZ_WERSALIKÓW_"/>
    <w:basedOn w:val="Domylnaczcionkaakapitu"/>
    <w:uiPriority w:val="4"/>
    <w:qFormat/>
    <w:rsid w:val="00390E89"/>
    <w:rPr>
      <w:caps/>
    </w:rPr>
  </w:style>
  <w:style w:type="character" w:customStyle="1" w:styleId="IIGPindeksgrnyindeksugrnegoipogrubienie">
    <w:name w:val="_IIG_P_ – indeks górny indeksu górnego i pogrubienie"/>
    <w:basedOn w:val="Domylnaczcionkaakapitu"/>
    <w:uiPriority w:val="3"/>
    <w:qFormat/>
    <w:rsid w:val="00A12520"/>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ny"/>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ny"/>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jc w:val="center"/>
    </w:pPr>
    <w:rPr>
      <w:rFonts w:ascii="Times New Roman" w:eastAsiaTheme="minorEastAsia" w:hAnsi="Times New Roman" w:cs="Arial"/>
      <w:szCs w:val="20"/>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ela-Siatka">
    <w:name w:val="Table Grid"/>
    <w:basedOn w:val="Standardowy"/>
    <w:locked/>
    <w:rsid w:val="001952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locked/>
    <w:rsid w:val="001952B1"/>
    <w:pPr>
      <w:widowControl w:val="0"/>
      <w:autoSpaceDE w:val="0"/>
      <w:autoSpaceDN w:val="0"/>
      <w:adjustRightInd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0319C1"/>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1329AC"/>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1329AC"/>
    <w:tbl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basedOn w:val="Domylnaczcionkaakapitu"/>
    <w:uiPriority w:val="99"/>
    <w:semiHidden/>
    <w:rsid w:val="00341A6A"/>
    <w:rPr>
      <w:color w:val="808080"/>
    </w:rPr>
  </w:style>
  <w:style w:type="paragraph" w:styleId="Poprawka">
    <w:name w:val="Revision"/>
    <w:hidden/>
    <w:uiPriority w:val="99"/>
    <w:semiHidden/>
    <w:rsid w:val="00727029"/>
    <w:pPr>
      <w:spacing w:line="240" w:lineRule="auto"/>
    </w:pPr>
    <w:rPr>
      <w:rFonts w:ascii="Times New Roman" w:eastAsiaTheme="minorEastAsia" w:hAnsi="Times New Roman"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602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kolodziejek\AppData\Roaming\Microsoft\Templates\Szablon%20aktu%20prawnego%204_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cf4f5811-3f2b-4274-b7f8-f47ffbbb3eb5"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600C774AFD7BB248A15E152D4A58396D" ma:contentTypeVersion="15" ma:contentTypeDescription="Utwórz nowy dokument." ma:contentTypeScope="" ma:versionID="d863d1d9ee12ab1151b1b6349e295868">
  <xsd:schema xmlns:xsd="http://www.w3.org/2001/XMLSchema" xmlns:xs="http://www.w3.org/2001/XMLSchema" xmlns:p="http://schemas.microsoft.com/office/2006/metadata/properties" xmlns:ns3="87832927-e6b7-440a-b714-54e30b89b9e1" xmlns:ns4="cf4f5811-3f2b-4274-b7f8-f47ffbbb3eb5" targetNamespace="http://schemas.microsoft.com/office/2006/metadata/properties" ma:root="true" ma:fieldsID="a7d3930bce998f4be9248bb4691abcc0" ns3:_="" ns4:_="">
    <xsd:import namespace="87832927-e6b7-440a-b714-54e30b89b9e1"/>
    <xsd:import namespace="cf4f5811-3f2b-4274-b7f8-f47ffbbb3eb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832927-e6b7-440a-b714-54e30b89b9e1"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4f5811-3f2b-4274-b7f8-f47ffbbb3e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35C32C0-6E8E-4261-ACA5-FF80432FC85B}">
  <ds:schemaRefs>
    <ds:schemaRef ds:uri="http://schemas.microsoft.com/office/2006/metadata/properties"/>
    <ds:schemaRef ds:uri="http://schemas.microsoft.com/office/infopath/2007/PartnerControls"/>
    <ds:schemaRef ds:uri="cf4f5811-3f2b-4274-b7f8-f47ffbbb3eb5"/>
  </ds:schemaRefs>
</ds:datastoreItem>
</file>

<file path=customXml/itemProps3.xml><?xml version="1.0" encoding="utf-8"?>
<ds:datastoreItem xmlns:ds="http://schemas.openxmlformats.org/officeDocument/2006/customXml" ds:itemID="{11047E36-43CD-4CD4-B6A6-DE01A0EE6B93}">
  <ds:schemaRefs>
    <ds:schemaRef ds:uri="http://schemas.openxmlformats.org/officeDocument/2006/bibliography"/>
  </ds:schemaRefs>
</ds:datastoreItem>
</file>

<file path=customXml/itemProps4.xml><?xml version="1.0" encoding="utf-8"?>
<ds:datastoreItem xmlns:ds="http://schemas.openxmlformats.org/officeDocument/2006/customXml" ds:itemID="{7CF034C6-C9CC-4897-9A1F-C666EED55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832927-e6b7-440a-b714-54e30b89b9e1"/>
    <ds:schemaRef ds:uri="cf4f5811-3f2b-4274-b7f8-f47ffbbb3e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FF0177-6E4F-46DE-8A1E-EADDB4AF99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Szablon aktu prawnego 4_0</Template>
  <TotalTime>20</TotalTime>
  <Pages>11</Pages>
  <Words>2864</Words>
  <Characters>17186</Characters>
  <Application>Microsoft Office Word</Application>
  <DocSecurity>0</DocSecurity>
  <Lines>143</Lines>
  <Paragraphs>40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Manager/>
  <Company>&lt;nazwa organu&gt;</Company>
  <LinksUpToDate>false</LinksUpToDate>
  <CharactersWithSpaces>20010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subject/>
  <dc:creator>Mazurek Tomasz</dc:creator>
  <cp:lastModifiedBy>Stocka-Mirońska Mirosława</cp:lastModifiedBy>
  <cp:revision>3</cp:revision>
  <cp:lastPrinted>2012-04-23T06:39:00Z</cp:lastPrinted>
  <dcterms:created xsi:type="dcterms:W3CDTF">2026-02-13T11:19:00Z</dcterms:created>
  <dcterms:modified xsi:type="dcterms:W3CDTF">2026-02-13T11:50:00Z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wydania obwieszczenia">
    <vt:lpwstr>&lt;data wydania obwieszczenia&gt;</vt:lpwstr>
  </property>
  <property fmtid="{D5CDD505-2E9C-101B-9397-08002B2CF9AE}" pid="3" name="Data ogłoszenia">
    <vt:lpwstr>&lt;data ogłoszenia&gt;</vt:lpwstr>
  </property>
  <property fmtid="{D5CDD505-2E9C-101B-9397-08002B2CF9AE}" pid="4" name="ContentTypeId">
    <vt:lpwstr>0x010100600C774AFD7BB248A15E152D4A58396D</vt:lpwstr>
  </property>
</Properties>
</file>